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2726A" w14:textId="5843E85D" w:rsidR="00A14CC8" w:rsidRPr="00917CA3" w:rsidRDefault="00A14CC8" w:rsidP="00470478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  <w:vertAlign w:val="subscript"/>
          <w:lang w:val="es-CO"/>
        </w:rPr>
      </w:pPr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DATOS DEL </w:t>
      </w:r>
      <w:r w:rsidR="00966E65" w:rsidRPr="00917CA3">
        <w:rPr>
          <w:rFonts w:asciiTheme="minorHAnsi" w:hAnsiTheme="minorHAnsi" w:cstheme="minorHAnsi"/>
          <w:b/>
          <w:sz w:val="24"/>
          <w:szCs w:val="24"/>
          <w:lang w:val="es-CO"/>
        </w:rPr>
        <w:t>APRENDIZ</w:t>
      </w:r>
    </w:p>
    <w:tbl>
      <w:tblPr>
        <w:tblW w:w="1020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4"/>
        <w:gridCol w:w="2984"/>
        <w:gridCol w:w="3696"/>
      </w:tblGrid>
      <w:tr w:rsidR="007E21D6" w:rsidRPr="00917CA3" w14:paraId="3D6C87C1" w14:textId="77777777" w:rsidTr="00616C32">
        <w:trPr>
          <w:trHeight w:val="243"/>
        </w:trPr>
        <w:tc>
          <w:tcPr>
            <w:tcW w:w="3524" w:type="dxa"/>
            <w:shd w:val="clear" w:color="auto" w:fill="auto"/>
            <w:vAlign w:val="center"/>
          </w:tcPr>
          <w:p w14:paraId="280D6F48" w14:textId="77777777" w:rsidR="007E21D6" w:rsidRPr="00917CA3" w:rsidRDefault="007E21D6" w:rsidP="004E566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PRIMER APELLIDO: </w:t>
            </w:r>
          </w:p>
          <w:p w14:paraId="200ACDE2" w14:textId="77777777" w:rsidR="00072B74" w:rsidRPr="00917CA3" w:rsidRDefault="00072B74" w:rsidP="00616C3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14:paraId="59892B8B" w14:textId="77777777" w:rsidR="007E21D6" w:rsidRPr="00917CA3" w:rsidRDefault="007E21D6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SEGUNDO APELLIDO:</w:t>
            </w:r>
            <w:r w:rsidR="004E5667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</w:t>
            </w:r>
          </w:p>
          <w:p w14:paraId="7E586888" w14:textId="13DA61DD" w:rsidR="00072B74" w:rsidRPr="00917CA3" w:rsidRDefault="00072B74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20AF1EF9" w14:textId="77777777" w:rsidR="007E21D6" w:rsidRPr="00917CA3" w:rsidRDefault="007E21D6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NOMBRE:</w:t>
            </w:r>
            <w:r w:rsidR="004E5667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</w:t>
            </w:r>
          </w:p>
          <w:p w14:paraId="7943E9C8" w14:textId="5801EB02" w:rsidR="00072B74" w:rsidRPr="00917CA3" w:rsidRDefault="00072B74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  <w:tr w:rsidR="00966E65" w:rsidRPr="00917CA3" w14:paraId="0403C516" w14:textId="77777777" w:rsidTr="00616C32">
        <w:trPr>
          <w:trHeight w:val="123"/>
        </w:trPr>
        <w:tc>
          <w:tcPr>
            <w:tcW w:w="3524" w:type="dxa"/>
            <w:shd w:val="clear" w:color="auto" w:fill="auto"/>
            <w:vAlign w:val="center"/>
          </w:tcPr>
          <w:p w14:paraId="07A0D8C0" w14:textId="77777777" w:rsidR="00966E65" w:rsidRPr="00917CA3" w:rsidRDefault="00966E65" w:rsidP="00020D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FICHA – CÓDIGO </w:t>
            </w:r>
          </w:p>
        </w:tc>
        <w:tc>
          <w:tcPr>
            <w:tcW w:w="6680" w:type="dxa"/>
            <w:gridSpan w:val="2"/>
            <w:shd w:val="clear" w:color="auto" w:fill="auto"/>
            <w:vAlign w:val="center"/>
          </w:tcPr>
          <w:p w14:paraId="40A7E4DD" w14:textId="77777777" w:rsidR="00966E65" w:rsidRPr="00917CA3" w:rsidRDefault="00966E65" w:rsidP="00020D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NÚMERO DOCUMENTO </w:t>
            </w:r>
          </w:p>
        </w:tc>
      </w:tr>
      <w:tr w:rsidR="00966E65" w:rsidRPr="00917CA3" w14:paraId="6A13C52A" w14:textId="77777777" w:rsidTr="00616C32">
        <w:trPr>
          <w:trHeight w:val="68"/>
        </w:trPr>
        <w:tc>
          <w:tcPr>
            <w:tcW w:w="3524" w:type="dxa"/>
            <w:shd w:val="clear" w:color="auto" w:fill="auto"/>
            <w:vAlign w:val="center"/>
          </w:tcPr>
          <w:p w14:paraId="1FAC8575" w14:textId="7ADB9D8A" w:rsidR="00966E65" w:rsidRPr="00917CA3" w:rsidRDefault="00D35DC7" w:rsidP="009437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3746530 - 3171164</w:t>
            </w:r>
          </w:p>
        </w:tc>
        <w:tc>
          <w:tcPr>
            <w:tcW w:w="6680" w:type="dxa"/>
            <w:gridSpan w:val="2"/>
            <w:shd w:val="clear" w:color="auto" w:fill="auto"/>
            <w:vAlign w:val="center"/>
          </w:tcPr>
          <w:p w14:paraId="38889047" w14:textId="77777777" w:rsidR="00966E65" w:rsidRPr="00917CA3" w:rsidRDefault="00966E65" w:rsidP="00020DFE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</w:tbl>
    <w:p w14:paraId="137FC024" w14:textId="77777777" w:rsidR="007E21D6" w:rsidRPr="00917CA3" w:rsidRDefault="007E21D6" w:rsidP="00C4260F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20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4"/>
        <w:gridCol w:w="1692"/>
        <w:gridCol w:w="797"/>
        <w:gridCol w:w="1744"/>
        <w:gridCol w:w="2279"/>
      </w:tblGrid>
      <w:tr w:rsidR="00616C32" w:rsidRPr="00917CA3" w14:paraId="65087843" w14:textId="77777777" w:rsidTr="00470478">
        <w:trPr>
          <w:trHeight w:val="187"/>
        </w:trPr>
        <w:tc>
          <w:tcPr>
            <w:tcW w:w="5386" w:type="dxa"/>
            <w:gridSpan w:val="2"/>
            <w:shd w:val="clear" w:color="auto" w:fill="auto"/>
          </w:tcPr>
          <w:p w14:paraId="62B1BC5F" w14:textId="6A296D4A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APLICACIÓN Y ENTREGA DE RESULTADOS:</w:t>
            </w:r>
          </w:p>
        </w:tc>
        <w:tc>
          <w:tcPr>
            <w:tcW w:w="797" w:type="dxa"/>
            <w:shd w:val="clear" w:color="auto" w:fill="auto"/>
          </w:tcPr>
          <w:p w14:paraId="5794803F" w14:textId="4930EC05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DÍA: </w:t>
            </w:r>
            <w:r w:rsidR="008C1AD8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1</w:t>
            </w:r>
            <w:r w:rsidR="007A3DE0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5</w:t>
            </w:r>
          </w:p>
        </w:tc>
        <w:tc>
          <w:tcPr>
            <w:tcW w:w="1744" w:type="dxa"/>
            <w:shd w:val="clear" w:color="auto" w:fill="auto"/>
          </w:tcPr>
          <w:p w14:paraId="7708D4C3" w14:textId="18C5D816" w:rsidR="009437AA" w:rsidRPr="00917CA3" w:rsidRDefault="00616C32" w:rsidP="0047047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MES: </w:t>
            </w:r>
            <w:r w:rsidR="007A3DE0">
              <w:rPr>
                <w:rFonts w:asciiTheme="minorHAnsi" w:hAnsiTheme="minorHAnsi" w:cstheme="minorHAnsi"/>
                <w:bCs/>
                <w:sz w:val="24"/>
                <w:szCs w:val="24"/>
                <w:lang w:val="es-CO"/>
              </w:rPr>
              <w:t>Marzo</w:t>
            </w:r>
            <w:r w:rsidR="008C1AD8" w:rsidRPr="00917CA3">
              <w:rPr>
                <w:rFonts w:asciiTheme="minorHAnsi" w:hAnsiTheme="minorHAnsi" w:cstheme="minorHAnsi"/>
                <w:bCs/>
                <w:sz w:val="24"/>
                <w:szCs w:val="24"/>
                <w:lang w:val="es-CO"/>
              </w:rPr>
              <w:t xml:space="preserve"> </w:t>
            </w:r>
          </w:p>
        </w:tc>
        <w:tc>
          <w:tcPr>
            <w:tcW w:w="2279" w:type="dxa"/>
            <w:shd w:val="clear" w:color="auto" w:fill="auto"/>
          </w:tcPr>
          <w:p w14:paraId="28D741EA" w14:textId="7F7946AD" w:rsidR="00616C32" w:rsidRPr="00917CA3" w:rsidRDefault="00616C32" w:rsidP="0047047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AÑO: </w:t>
            </w:r>
            <w:r w:rsidR="009437AA"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202</w:t>
            </w:r>
            <w:r w:rsidR="00231308"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6</w:t>
            </w:r>
          </w:p>
        </w:tc>
      </w:tr>
      <w:tr w:rsidR="00616C32" w:rsidRPr="00917CA3" w14:paraId="6F5340A9" w14:textId="77777777" w:rsidTr="000E5714">
        <w:trPr>
          <w:trHeight w:val="200"/>
        </w:trPr>
        <w:tc>
          <w:tcPr>
            <w:tcW w:w="3694" w:type="dxa"/>
            <w:shd w:val="clear" w:color="auto" w:fill="auto"/>
          </w:tcPr>
          <w:p w14:paraId="10FA7C68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LUGAR DE EVALUACIÓN:   </w:t>
            </w:r>
          </w:p>
        </w:tc>
        <w:tc>
          <w:tcPr>
            <w:tcW w:w="6512" w:type="dxa"/>
            <w:gridSpan w:val="4"/>
            <w:shd w:val="clear" w:color="auto" w:fill="auto"/>
          </w:tcPr>
          <w:p w14:paraId="748361FE" w14:textId="1163CE32" w:rsidR="00616C32" w:rsidRPr="00917CA3" w:rsidRDefault="009437AA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A</w:t>
            </w:r>
            <w:r w:rsidR="005B11B1"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mbiente de </w:t>
            </w:r>
            <w:proofErr w:type="spellStart"/>
            <w:r w:rsidR="005B11B1"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Bilinguismo</w:t>
            </w:r>
            <w:proofErr w:type="spellEnd"/>
            <w:r w:rsidR="005B11B1"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</w:p>
        </w:tc>
      </w:tr>
      <w:tr w:rsidR="00616C32" w:rsidRPr="00917CA3" w14:paraId="76EC5C2D" w14:textId="77777777" w:rsidTr="000E5714">
        <w:trPr>
          <w:trHeight w:val="213"/>
        </w:trPr>
        <w:tc>
          <w:tcPr>
            <w:tcW w:w="3694" w:type="dxa"/>
            <w:shd w:val="clear" w:color="auto" w:fill="auto"/>
          </w:tcPr>
          <w:p w14:paraId="67E4891B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REGIONAL:</w:t>
            </w:r>
          </w:p>
        </w:tc>
        <w:tc>
          <w:tcPr>
            <w:tcW w:w="6512" w:type="dxa"/>
            <w:gridSpan w:val="4"/>
            <w:shd w:val="clear" w:color="auto" w:fill="auto"/>
          </w:tcPr>
          <w:p w14:paraId="456CB86F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Arauca</w:t>
            </w:r>
          </w:p>
        </w:tc>
      </w:tr>
      <w:tr w:rsidR="00616C32" w:rsidRPr="00917CA3" w14:paraId="021215FE" w14:textId="77777777" w:rsidTr="000E5714">
        <w:trPr>
          <w:trHeight w:val="213"/>
        </w:trPr>
        <w:tc>
          <w:tcPr>
            <w:tcW w:w="3694" w:type="dxa"/>
            <w:shd w:val="clear" w:color="auto" w:fill="auto"/>
          </w:tcPr>
          <w:p w14:paraId="64993317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CENTRO DE FORMACIÓN: </w:t>
            </w:r>
          </w:p>
        </w:tc>
        <w:tc>
          <w:tcPr>
            <w:tcW w:w="6512" w:type="dxa"/>
            <w:gridSpan w:val="4"/>
            <w:shd w:val="clear" w:color="auto" w:fill="auto"/>
          </w:tcPr>
          <w:p w14:paraId="6449E639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Centro de Gestión y Desarrollo Agroindustrial</w:t>
            </w:r>
          </w:p>
        </w:tc>
      </w:tr>
      <w:tr w:rsidR="00616C32" w:rsidRPr="00917CA3" w14:paraId="77689F3C" w14:textId="77777777" w:rsidTr="000E5714">
        <w:trPr>
          <w:trHeight w:val="218"/>
        </w:trPr>
        <w:tc>
          <w:tcPr>
            <w:tcW w:w="3694" w:type="dxa"/>
            <w:shd w:val="clear" w:color="auto" w:fill="auto"/>
          </w:tcPr>
          <w:p w14:paraId="0AE2595D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NOMBRE DEL PROYECTO:</w:t>
            </w:r>
          </w:p>
        </w:tc>
        <w:tc>
          <w:tcPr>
            <w:tcW w:w="6512" w:type="dxa"/>
            <w:gridSpan w:val="4"/>
            <w:shd w:val="clear" w:color="auto" w:fill="auto"/>
          </w:tcPr>
          <w:p w14:paraId="288AFF15" w14:textId="60196DC8" w:rsidR="00616C32" w:rsidRPr="00917CA3" w:rsidRDefault="00D35DC7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EJECUCION DE EVENTOS DEPORTIVOS COMO ALTERNATIVA DE MEJORAMIENTO DE LA CALIDAD DE LAS PERSONAS DE LOS BARRIOS DEL AREA DE INFLUENCIA DEL SENA DE ARAUCA</w:t>
            </w:r>
          </w:p>
        </w:tc>
      </w:tr>
      <w:tr w:rsidR="00616C32" w:rsidRPr="00917CA3" w14:paraId="229D6260" w14:textId="77777777" w:rsidTr="000E5714">
        <w:trPr>
          <w:trHeight w:val="232"/>
        </w:trPr>
        <w:tc>
          <w:tcPr>
            <w:tcW w:w="369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B1B0DB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GUIA DE APRENDIZAJE </w:t>
            </w:r>
          </w:p>
        </w:tc>
        <w:tc>
          <w:tcPr>
            <w:tcW w:w="651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DA7A94" w14:textId="60675B45" w:rsidR="00616C32" w:rsidRPr="00917CA3" w:rsidRDefault="00F21503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No </w:t>
            </w:r>
            <w:r w:rsidR="007A3DE0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10</w:t>
            </w:r>
          </w:p>
        </w:tc>
      </w:tr>
      <w:tr w:rsidR="00616C32" w:rsidRPr="00917CA3" w14:paraId="11E2BB5B" w14:textId="77777777" w:rsidTr="00D35DC7">
        <w:trPr>
          <w:trHeight w:val="185"/>
        </w:trPr>
        <w:tc>
          <w:tcPr>
            <w:tcW w:w="369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D3B1DA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ACTIVIDAD DE APRENDIZAJE </w:t>
            </w:r>
          </w:p>
        </w:tc>
        <w:tc>
          <w:tcPr>
            <w:tcW w:w="651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5ABBC7" w14:textId="49C6F64A" w:rsidR="00616C32" w:rsidRPr="00917CA3" w:rsidRDefault="00AA5CD2" w:rsidP="007D53A7">
            <w:pPr>
              <w:pStyle w:val="Default"/>
              <w:rPr>
                <w:rFonts w:asciiTheme="minorHAnsi" w:hAnsiTheme="minorHAnsi" w:cstheme="minorHAnsi"/>
              </w:rPr>
            </w:pPr>
            <w:r w:rsidRPr="00917CA3">
              <w:rPr>
                <w:rFonts w:asciiTheme="minorHAnsi" w:hAnsiTheme="minorHAnsi" w:cstheme="minorHAnsi"/>
              </w:rPr>
              <w:t>ESTUDIOS DE CASOS, TALLER</w:t>
            </w:r>
            <w:r w:rsidR="005F3175" w:rsidRPr="00917CA3">
              <w:rPr>
                <w:rFonts w:asciiTheme="minorHAnsi" w:hAnsiTheme="minorHAnsi" w:cstheme="minorHAnsi"/>
              </w:rPr>
              <w:t xml:space="preserve"> </w:t>
            </w:r>
            <w:r w:rsidRPr="00917CA3">
              <w:rPr>
                <w:rFonts w:asciiTheme="minorHAnsi" w:hAnsiTheme="minorHAnsi" w:cstheme="minorHAnsi"/>
              </w:rPr>
              <w:t>GRUPAL</w:t>
            </w:r>
            <w:r w:rsidR="005F3175" w:rsidRPr="00917CA3">
              <w:rPr>
                <w:rFonts w:asciiTheme="minorHAnsi" w:hAnsiTheme="minorHAnsi" w:cstheme="minorHAnsi"/>
              </w:rPr>
              <w:t>.</w:t>
            </w:r>
            <w:r w:rsidRPr="00917CA3">
              <w:rPr>
                <w:rFonts w:asciiTheme="minorHAnsi" w:hAnsiTheme="minorHAnsi" w:cstheme="minorHAnsi"/>
              </w:rPr>
              <w:t xml:space="preserve"> </w:t>
            </w:r>
            <w:r w:rsidR="00C104D2" w:rsidRPr="00917CA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6C32" w:rsidRPr="00917CA3" w14:paraId="2647F459" w14:textId="77777777" w:rsidTr="000E5714">
        <w:trPr>
          <w:trHeight w:val="232"/>
        </w:trPr>
        <w:tc>
          <w:tcPr>
            <w:tcW w:w="369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3A417D" w14:textId="77777777" w:rsidR="00616C32" w:rsidRPr="00917CA3" w:rsidRDefault="00616C32" w:rsidP="007D53A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NOMBRE INSTRUCTOR: </w:t>
            </w:r>
          </w:p>
        </w:tc>
        <w:tc>
          <w:tcPr>
            <w:tcW w:w="651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EF316D" w14:textId="581D4B61" w:rsidR="00616C32" w:rsidRPr="00917CA3" w:rsidRDefault="00D35DC7" w:rsidP="007D53A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Jhonny Jair </w:t>
            </w:r>
            <w:proofErr w:type="spellStart"/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chaverra</w:t>
            </w:r>
            <w:proofErr w:type="spellEnd"/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proofErr w:type="spellStart"/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chaverra</w:t>
            </w:r>
            <w:proofErr w:type="spellEnd"/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</w:p>
        </w:tc>
      </w:tr>
      <w:tr w:rsidR="00441777" w:rsidRPr="00917CA3" w14:paraId="7F1A6A87" w14:textId="77777777" w:rsidTr="000E5714">
        <w:trPr>
          <w:trHeight w:val="223"/>
        </w:trPr>
        <w:tc>
          <w:tcPr>
            <w:tcW w:w="10206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D527335" w14:textId="77777777" w:rsidR="00441777" w:rsidRPr="00917CA3" w:rsidRDefault="00441777" w:rsidP="006674C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 </w:t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</w:t>
            </w:r>
            <w:r w:rsidR="00966E65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RESULTADOS DE APRENDIZAJE A EVALUAR </w:t>
            </w:r>
          </w:p>
        </w:tc>
      </w:tr>
      <w:tr w:rsidR="00966E65" w:rsidRPr="00917CA3" w14:paraId="463A9399" w14:textId="77777777" w:rsidTr="000E5714">
        <w:trPr>
          <w:trHeight w:val="223"/>
        </w:trPr>
        <w:tc>
          <w:tcPr>
            <w:tcW w:w="102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7F8BA" w14:textId="77777777" w:rsidR="00B70462" w:rsidRPr="00917CA3" w:rsidRDefault="00B70462" w:rsidP="00B7046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3494D759" w14:textId="77777777" w:rsidR="007A3DE0" w:rsidRPr="00CC166D" w:rsidRDefault="007A3DE0" w:rsidP="007A3DE0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C166D">
              <w:rPr>
                <w:rFonts w:asciiTheme="minorHAnsi" w:hAnsiTheme="minorHAnsi" w:cstheme="minorHAnsi"/>
                <w:sz w:val="24"/>
                <w:szCs w:val="24"/>
              </w:rPr>
              <w:t>250801015-01 DEFINIR LAS CARACTERÍSTICAS Y ESTRUCTURA DEL EVENTO DEPORTIVO Y RECREATIVO</w:t>
            </w:r>
          </w:p>
          <w:p w14:paraId="6DBE000D" w14:textId="4D164EEB" w:rsidR="005F3175" w:rsidRPr="00917CA3" w:rsidRDefault="007A3DE0" w:rsidP="007A3DE0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66D">
              <w:rPr>
                <w:rFonts w:asciiTheme="minorHAnsi" w:hAnsiTheme="minorHAnsi" w:cstheme="minorHAnsi"/>
                <w:sz w:val="24"/>
                <w:szCs w:val="24"/>
              </w:rPr>
              <w:t>ATENDIENDO NECESIDADES DEL USUARIO, REQUERIMIENTOS DEL EVENTO Y PROTOCOLOS ESTABLECIDOS.</w:t>
            </w:r>
          </w:p>
          <w:p w14:paraId="3375B8AD" w14:textId="0090C217" w:rsidR="005F3175" w:rsidRPr="00917CA3" w:rsidRDefault="005F3175" w:rsidP="005F3175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6A78939" w14:textId="1B915051" w:rsidR="00BD2900" w:rsidRPr="00917CA3" w:rsidRDefault="000A0009" w:rsidP="0018328E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br/>
        <w:t xml:space="preserve">                                                                                     </w:t>
      </w:r>
      <w:bookmarkStart w:id="0" w:name="Casilla7"/>
      <w:r w:rsidR="0032669D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</w:t>
      </w:r>
      <w:r w:rsidR="00CB39D2" w:rsidRPr="00917CA3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B39D2" w:rsidRPr="00917CA3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instrText xml:space="preserve"> FORMCHECKBOX </w:instrText>
      </w:r>
      <w:r w:rsidR="00092336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</w:r>
      <w:r w:rsidR="00092336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separate"/>
      </w:r>
      <w:r w:rsidR="00CB39D2" w:rsidRPr="00917CA3">
        <w:rPr>
          <w:rFonts w:asciiTheme="minorHAnsi" w:hAnsiTheme="minorHAnsi" w:cstheme="minorHAnsi"/>
          <w:b/>
          <w:color w:val="FF0000"/>
          <w:sz w:val="24"/>
          <w:szCs w:val="24"/>
          <w:highlight w:val="black"/>
          <w:lang w:val="es-CO"/>
        </w:rPr>
        <w:fldChar w:fldCharType="end"/>
      </w:r>
      <w:bookmarkEnd w:id="0"/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                   </w:t>
      </w:r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8"/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instrText xml:space="preserve"> FORMCHECKBOX </w:instrText>
      </w:r>
      <w:r w:rsidR="00092336">
        <w:rPr>
          <w:rFonts w:asciiTheme="minorHAnsi" w:hAnsiTheme="minorHAnsi" w:cstheme="minorHAnsi"/>
          <w:b/>
          <w:sz w:val="24"/>
          <w:szCs w:val="24"/>
          <w:lang w:val="es-CO"/>
        </w:rPr>
      </w:r>
      <w:r w:rsidR="00092336">
        <w:rPr>
          <w:rFonts w:asciiTheme="minorHAnsi" w:hAnsiTheme="minorHAnsi" w:cstheme="minorHAnsi"/>
          <w:b/>
          <w:sz w:val="24"/>
          <w:szCs w:val="24"/>
          <w:lang w:val="es-CO"/>
        </w:rPr>
        <w:fldChar w:fldCharType="separate"/>
      </w:r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fldChar w:fldCharType="end"/>
      </w:r>
      <w:bookmarkEnd w:id="1"/>
      <w:r w:rsidRPr="00917CA3">
        <w:rPr>
          <w:rFonts w:asciiTheme="minorHAnsi" w:hAnsiTheme="minorHAnsi" w:cstheme="minorHAnsi"/>
          <w:b/>
          <w:sz w:val="24"/>
          <w:szCs w:val="24"/>
          <w:lang w:val="es-CO"/>
        </w:rPr>
        <w:br/>
      </w:r>
      <w:r w:rsidR="0018328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</w:t>
      </w:r>
      <w:r w:rsidR="00A14021" w:rsidRPr="00917CA3">
        <w:rPr>
          <w:rFonts w:asciiTheme="minorHAnsi" w:hAnsiTheme="minorHAnsi" w:cstheme="minorHAnsi"/>
          <w:b/>
          <w:sz w:val="24"/>
          <w:szCs w:val="24"/>
          <w:lang w:val="es-CO"/>
        </w:rPr>
        <w:t>LISTA DE CHEQUEO PARA</w:t>
      </w:r>
      <w:r w:rsidR="00617078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EVALUAR</w:t>
      </w:r>
      <w:r w:rsidR="00A14021" w:rsidRPr="00917CA3">
        <w:rPr>
          <w:rFonts w:asciiTheme="minorHAnsi" w:hAnsiTheme="minorHAnsi" w:cstheme="minorHAnsi"/>
          <w:b/>
          <w:sz w:val="24"/>
          <w:szCs w:val="24"/>
          <w:lang w:val="es-CO"/>
        </w:rPr>
        <w:t>:</w:t>
      </w:r>
      <w:r w:rsidR="0098201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</w:t>
      </w:r>
      <w:r w:rsidR="00301848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</w:t>
      </w:r>
      <w:r w:rsidR="0098201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D</w:t>
      </w:r>
      <w:r w:rsidR="007E7FE4" w:rsidRPr="00917CA3">
        <w:rPr>
          <w:rFonts w:asciiTheme="minorHAnsi" w:hAnsiTheme="minorHAnsi" w:cstheme="minorHAnsi"/>
          <w:b/>
          <w:sz w:val="24"/>
          <w:szCs w:val="24"/>
          <w:lang w:val="es-CO"/>
        </w:rPr>
        <w:t>ESEMPEÑO</w:t>
      </w:r>
      <w:r w:rsidR="0098201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</w:t>
      </w:r>
      <w:r w:rsidR="00B36E93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</w:t>
      </w:r>
      <w:r w:rsidR="0098201E" w:rsidRPr="00917CA3">
        <w:rPr>
          <w:rFonts w:asciiTheme="minorHAnsi" w:hAnsiTheme="minorHAnsi" w:cstheme="minorHAnsi"/>
          <w:b/>
          <w:sz w:val="24"/>
          <w:szCs w:val="24"/>
          <w:lang w:val="es-CO"/>
        </w:rPr>
        <w:t>P</w:t>
      </w:r>
      <w:r w:rsidR="007E7FE4" w:rsidRPr="00917CA3">
        <w:rPr>
          <w:rFonts w:asciiTheme="minorHAnsi" w:hAnsiTheme="minorHAnsi" w:cstheme="minorHAnsi"/>
          <w:b/>
          <w:sz w:val="24"/>
          <w:szCs w:val="24"/>
          <w:lang w:val="es-CO"/>
        </w:rPr>
        <w:t>RODUCTO</w:t>
      </w:r>
    </w:p>
    <w:tbl>
      <w:tblPr>
        <w:tblW w:w="1023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5328"/>
        <w:gridCol w:w="425"/>
        <w:gridCol w:w="567"/>
        <w:gridCol w:w="3119"/>
      </w:tblGrid>
      <w:tr w:rsidR="00DC5814" w:rsidRPr="00917CA3" w14:paraId="4FF6EDB9" w14:textId="77777777" w:rsidTr="000E6D77">
        <w:trPr>
          <w:gridAfter w:val="1"/>
          <w:wAfter w:w="3119" w:type="dxa"/>
          <w:trHeight w:val="120"/>
          <w:tblHeader/>
        </w:trPr>
        <w:tc>
          <w:tcPr>
            <w:tcW w:w="796" w:type="dxa"/>
            <w:vMerge w:val="restart"/>
            <w:shd w:val="clear" w:color="auto" w:fill="auto"/>
            <w:vAlign w:val="center"/>
          </w:tcPr>
          <w:p w14:paraId="3F374A65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proofErr w:type="spellStart"/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N°</w:t>
            </w:r>
            <w:proofErr w:type="spellEnd"/>
          </w:p>
        </w:tc>
        <w:tc>
          <w:tcPr>
            <w:tcW w:w="5328" w:type="dxa"/>
            <w:vMerge w:val="restart"/>
            <w:shd w:val="clear" w:color="auto" w:fill="auto"/>
            <w:vAlign w:val="center"/>
          </w:tcPr>
          <w:p w14:paraId="472DC9ED" w14:textId="77777777" w:rsidR="00DC5814" w:rsidRPr="00917CA3" w:rsidRDefault="00DC5814" w:rsidP="009E763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INDICADORES DE EVALUACIÓN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2A85CA5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CUMPLE</w:t>
            </w:r>
          </w:p>
        </w:tc>
      </w:tr>
      <w:tr w:rsidR="00DC5814" w:rsidRPr="00917CA3" w14:paraId="0F295D4C" w14:textId="77777777" w:rsidTr="000E6D77">
        <w:trPr>
          <w:trHeight w:val="207"/>
          <w:tblHeader/>
        </w:trPr>
        <w:tc>
          <w:tcPr>
            <w:tcW w:w="796" w:type="dxa"/>
            <w:vMerge/>
            <w:shd w:val="clear" w:color="auto" w:fill="F2F2F2"/>
          </w:tcPr>
          <w:p w14:paraId="4F0AAC7F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  <w:tc>
          <w:tcPr>
            <w:tcW w:w="5328" w:type="dxa"/>
            <w:vMerge/>
            <w:shd w:val="clear" w:color="auto" w:fill="F2F2F2"/>
          </w:tcPr>
          <w:p w14:paraId="67885941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  <w:tc>
          <w:tcPr>
            <w:tcW w:w="425" w:type="dxa"/>
            <w:shd w:val="clear" w:color="auto" w:fill="auto"/>
          </w:tcPr>
          <w:p w14:paraId="74D4F9A3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2979D90E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NO</w:t>
            </w:r>
          </w:p>
        </w:tc>
        <w:tc>
          <w:tcPr>
            <w:tcW w:w="3119" w:type="dxa"/>
            <w:shd w:val="clear" w:color="auto" w:fill="F2F2F2"/>
          </w:tcPr>
          <w:p w14:paraId="4288A4DC" w14:textId="77777777" w:rsidR="00DC5814" w:rsidRPr="00917CA3" w:rsidRDefault="00DC5814" w:rsidP="009E76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Observaciones </w:t>
            </w:r>
          </w:p>
        </w:tc>
      </w:tr>
      <w:tr w:rsidR="00245558" w:rsidRPr="00917CA3" w14:paraId="3AE4E82C" w14:textId="77777777" w:rsidTr="000E6D77">
        <w:trPr>
          <w:trHeight w:val="293"/>
        </w:trPr>
        <w:tc>
          <w:tcPr>
            <w:tcW w:w="796" w:type="dxa"/>
          </w:tcPr>
          <w:p w14:paraId="0A77A710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1</w:t>
            </w:r>
          </w:p>
        </w:tc>
        <w:tc>
          <w:tcPr>
            <w:tcW w:w="5328" w:type="dxa"/>
          </w:tcPr>
          <w:p w14:paraId="2B50D320" w14:textId="1B1521E7" w:rsidR="00245558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esquema visual incluye el nombre del evento en un lugar destacado.</w:t>
            </w:r>
          </w:p>
        </w:tc>
        <w:tc>
          <w:tcPr>
            <w:tcW w:w="425" w:type="dxa"/>
          </w:tcPr>
          <w:p w14:paraId="56C042F2" w14:textId="77E360E5" w:rsidR="00245558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28D53354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161EE932" w14:textId="77777777" w:rsidR="00245558" w:rsidRPr="00917CA3" w:rsidRDefault="00245558" w:rsidP="00073E6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245558" w:rsidRPr="00917CA3" w14:paraId="1209329C" w14:textId="77777777" w:rsidTr="000E6D77">
        <w:trPr>
          <w:trHeight w:val="283"/>
        </w:trPr>
        <w:tc>
          <w:tcPr>
            <w:tcW w:w="796" w:type="dxa"/>
          </w:tcPr>
          <w:p w14:paraId="7AABC4FC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2</w:t>
            </w:r>
          </w:p>
        </w:tc>
        <w:tc>
          <w:tcPr>
            <w:tcW w:w="5328" w:type="dxa"/>
          </w:tcPr>
          <w:p w14:paraId="2AB0F20E" w14:textId="721CF728" w:rsidR="00245558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Representa gráficamente las zonas principales (deportivas, recreativas, descanso, alimentación).</w:t>
            </w:r>
          </w:p>
        </w:tc>
        <w:tc>
          <w:tcPr>
            <w:tcW w:w="425" w:type="dxa"/>
          </w:tcPr>
          <w:p w14:paraId="6142DC53" w14:textId="1EFF5BB9" w:rsidR="00245558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5D0B42CD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  <w:shd w:val="clear" w:color="auto" w:fill="auto"/>
          </w:tcPr>
          <w:p w14:paraId="140EACD5" w14:textId="77777777" w:rsidR="00245558" w:rsidRPr="00917CA3" w:rsidRDefault="00245558" w:rsidP="00073E6E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245558" w:rsidRPr="00917CA3" w14:paraId="35018899" w14:textId="77777777" w:rsidTr="000E6D77">
        <w:trPr>
          <w:trHeight w:val="259"/>
        </w:trPr>
        <w:tc>
          <w:tcPr>
            <w:tcW w:w="796" w:type="dxa"/>
          </w:tcPr>
          <w:p w14:paraId="05E74C3D" w14:textId="77777777" w:rsidR="00245558" w:rsidRPr="00917CA3" w:rsidRDefault="00245558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328" w:type="dxa"/>
          </w:tcPr>
          <w:p w14:paraId="1564712B" w14:textId="00A5A8D0" w:rsidR="00245558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Ubica servicios clave: seguridad, atención médica, transporte, información.</w:t>
            </w:r>
          </w:p>
        </w:tc>
        <w:tc>
          <w:tcPr>
            <w:tcW w:w="425" w:type="dxa"/>
          </w:tcPr>
          <w:p w14:paraId="49562A27" w14:textId="658A7D14" w:rsidR="00245558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illa1"/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  <w:bookmarkEnd w:id="2"/>
          </w:p>
        </w:tc>
        <w:tc>
          <w:tcPr>
            <w:tcW w:w="567" w:type="dxa"/>
          </w:tcPr>
          <w:p w14:paraId="099C0877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41FD7F18" w14:textId="77777777" w:rsidR="00245558" w:rsidRPr="00917CA3" w:rsidRDefault="00245558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917CA3" w:rsidRPr="00917CA3" w14:paraId="2C24E9CA" w14:textId="77777777" w:rsidTr="000E6D77">
        <w:trPr>
          <w:trHeight w:val="259"/>
        </w:trPr>
        <w:tc>
          <w:tcPr>
            <w:tcW w:w="796" w:type="dxa"/>
          </w:tcPr>
          <w:p w14:paraId="550BE6AD" w14:textId="1F29BE28" w:rsidR="00917CA3" w:rsidRPr="00917CA3" w:rsidRDefault="00917CA3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328" w:type="dxa"/>
          </w:tcPr>
          <w:p w14:paraId="449D6120" w14:textId="211045D0" w:rsidR="00917CA3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Integra recursos humanos, tecnológicos y logísticos en el esquema.</w:t>
            </w:r>
          </w:p>
        </w:tc>
        <w:tc>
          <w:tcPr>
            <w:tcW w:w="425" w:type="dxa"/>
          </w:tcPr>
          <w:p w14:paraId="64A3E024" w14:textId="5E278E12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illa2"/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  <w:bookmarkEnd w:id="3"/>
          </w:p>
        </w:tc>
        <w:tc>
          <w:tcPr>
            <w:tcW w:w="567" w:type="dxa"/>
          </w:tcPr>
          <w:p w14:paraId="7DDAA4E8" w14:textId="3355D609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47F564B2" w14:textId="77777777" w:rsidR="00917CA3" w:rsidRPr="00917CA3" w:rsidRDefault="00917CA3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917CA3" w:rsidRPr="00917CA3" w14:paraId="255E0D73" w14:textId="77777777" w:rsidTr="000E6D77">
        <w:trPr>
          <w:trHeight w:val="259"/>
        </w:trPr>
        <w:tc>
          <w:tcPr>
            <w:tcW w:w="796" w:type="dxa"/>
          </w:tcPr>
          <w:p w14:paraId="07801C46" w14:textId="0FCF80AB" w:rsidR="00917CA3" w:rsidRPr="00917CA3" w:rsidRDefault="00917CA3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5328" w:type="dxa"/>
          </w:tcPr>
          <w:p w14:paraId="58C94C1F" w14:textId="1A1ECC79" w:rsidR="00917CA3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esquema es claro, ordenado y fácil de interpretar.</w:t>
            </w:r>
          </w:p>
        </w:tc>
        <w:tc>
          <w:tcPr>
            <w:tcW w:w="425" w:type="dxa"/>
          </w:tcPr>
          <w:p w14:paraId="3D7A1EEC" w14:textId="7C18A9AD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11011F86" w14:textId="627C2D5A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73231EB5" w14:textId="77777777" w:rsidR="00917CA3" w:rsidRPr="00917CA3" w:rsidRDefault="00917CA3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917CA3" w:rsidRPr="00917CA3" w14:paraId="303DAB7F" w14:textId="77777777" w:rsidTr="000E6D77">
        <w:trPr>
          <w:trHeight w:val="259"/>
        </w:trPr>
        <w:tc>
          <w:tcPr>
            <w:tcW w:w="796" w:type="dxa"/>
          </w:tcPr>
          <w:p w14:paraId="67A2FF85" w14:textId="3BC5C983" w:rsidR="00917CA3" w:rsidRPr="00917CA3" w:rsidRDefault="007A49F2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328" w:type="dxa"/>
          </w:tcPr>
          <w:p w14:paraId="733191F7" w14:textId="7A178BAF" w:rsidR="00917CA3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esquema utiliza colores y formas para hacerlo atractivo visualmente.</w:t>
            </w:r>
          </w:p>
        </w:tc>
        <w:tc>
          <w:tcPr>
            <w:tcW w:w="425" w:type="dxa"/>
          </w:tcPr>
          <w:p w14:paraId="4FB9AC36" w14:textId="16E0A239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21107AA5" w14:textId="70B3267D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103DDC6B" w14:textId="77777777" w:rsidR="00917CA3" w:rsidRPr="00917CA3" w:rsidRDefault="00917CA3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917CA3" w:rsidRPr="00917CA3" w14:paraId="388629EC" w14:textId="77777777" w:rsidTr="000E6D77">
        <w:trPr>
          <w:trHeight w:val="259"/>
        </w:trPr>
        <w:tc>
          <w:tcPr>
            <w:tcW w:w="796" w:type="dxa"/>
          </w:tcPr>
          <w:p w14:paraId="0E482F60" w14:textId="12C0EA21" w:rsidR="00917CA3" w:rsidRPr="00917CA3" w:rsidRDefault="003C40FB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328" w:type="dxa"/>
          </w:tcPr>
          <w:p w14:paraId="024E1C3E" w14:textId="5661FBBD" w:rsidR="00917CA3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La descripción escrita del evento es breve, clara y motivadora.</w:t>
            </w:r>
          </w:p>
        </w:tc>
        <w:tc>
          <w:tcPr>
            <w:tcW w:w="425" w:type="dxa"/>
          </w:tcPr>
          <w:p w14:paraId="099E2A01" w14:textId="6FE2B383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13BE13AD" w14:textId="45691AAE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7E059DDD" w14:textId="77777777" w:rsidR="00917CA3" w:rsidRPr="00917CA3" w:rsidRDefault="00917CA3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917CA3" w:rsidRPr="00917CA3" w14:paraId="1DF99EBC" w14:textId="77777777" w:rsidTr="000E6D77">
        <w:trPr>
          <w:trHeight w:val="259"/>
        </w:trPr>
        <w:tc>
          <w:tcPr>
            <w:tcW w:w="796" w:type="dxa"/>
          </w:tcPr>
          <w:p w14:paraId="1548F9EE" w14:textId="1599E87B" w:rsidR="00917CA3" w:rsidRPr="00917CA3" w:rsidRDefault="003C40FB" w:rsidP="00073E6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328" w:type="dxa"/>
          </w:tcPr>
          <w:p w14:paraId="2BA8D1BD" w14:textId="39974A99" w:rsidR="00917CA3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La descripción responde a las preguntas: tipo de evento, objetivo, atractivo y servicios.</w:t>
            </w:r>
          </w:p>
        </w:tc>
        <w:tc>
          <w:tcPr>
            <w:tcW w:w="425" w:type="dxa"/>
          </w:tcPr>
          <w:p w14:paraId="068314EF" w14:textId="70A2EB3A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6DC6BD0F" w14:textId="3ABF826D" w:rsidR="00917CA3" w:rsidRPr="00917CA3" w:rsidRDefault="003C40FB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 w:rsidR="00092336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7C4FD70A" w14:textId="77777777" w:rsidR="00917CA3" w:rsidRPr="00917CA3" w:rsidRDefault="00917CA3" w:rsidP="00073E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62BEA2C3" w14:textId="77777777" w:rsidTr="000E6D77">
        <w:trPr>
          <w:trHeight w:val="259"/>
        </w:trPr>
        <w:tc>
          <w:tcPr>
            <w:tcW w:w="796" w:type="dxa"/>
          </w:tcPr>
          <w:p w14:paraId="0D17C129" w14:textId="769E0E15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328" w:type="dxa"/>
          </w:tcPr>
          <w:p w14:paraId="635A063B" w14:textId="386D0D3C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 xml:space="preserve">La propuesta muestra creatividad e innovación en la combinación de deporte, recreación y </w:t>
            </w:r>
            <w:r>
              <w:rPr>
                <w:rFonts w:eastAsia="Times New Roman" w:cstheme="minorHAnsi"/>
                <w:sz w:val="24"/>
                <w:szCs w:val="24"/>
                <w:lang w:eastAsia="es-CO"/>
              </w:rPr>
              <w:t>el ámbito social</w:t>
            </w: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.</w:t>
            </w:r>
          </w:p>
        </w:tc>
        <w:tc>
          <w:tcPr>
            <w:tcW w:w="425" w:type="dxa"/>
          </w:tcPr>
          <w:p w14:paraId="0FADDFBF" w14:textId="3BD234BB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1C6D4947" w14:textId="0A3DB75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27A0E6B0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7B495D88" w14:textId="77777777" w:rsidTr="000E6D77">
        <w:trPr>
          <w:trHeight w:val="259"/>
        </w:trPr>
        <w:tc>
          <w:tcPr>
            <w:tcW w:w="796" w:type="dxa"/>
          </w:tcPr>
          <w:p w14:paraId="2F214E40" w14:textId="1B363DD9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5328" w:type="dxa"/>
          </w:tcPr>
          <w:p w14:paraId="2BC3B39C" w14:textId="2A281473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La presentación oral es coherente con el esquema visual y la descripción escrita.</w:t>
            </w:r>
          </w:p>
        </w:tc>
        <w:tc>
          <w:tcPr>
            <w:tcW w:w="425" w:type="dxa"/>
          </w:tcPr>
          <w:p w14:paraId="0DCE30A8" w14:textId="7CAF2A11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3A2D4D5C" w14:textId="66EDC77C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76FDA254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4AD81A34" w14:textId="77777777" w:rsidTr="000E6D77">
        <w:trPr>
          <w:trHeight w:val="259"/>
        </w:trPr>
        <w:tc>
          <w:tcPr>
            <w:tcW w:w="796" w:type="dxa"/>
          </w:tcPr>
          <w:p w14:paraId="4B737CF3" w14:textId="1EEA690D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5328" w:type="dxa"/>
          </w:tcPr>
          <w:p w14:paraId="288D4B3F" w14:textId="14DB2F17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producto final refleja integración de logística, recursos y servicios.</w:t>
            </w:r>
          </w:p>
        </w:tc>
        <w:tc>
          <w:tcPr>
            <w:tcW w:w="425" w:type="dxa"/>
          </w:tcPr>
          <w:p w14:paraId="4F8C88FA" w14:textId="4B0ABCE2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5D6FB789" w14:textId="75FD05F6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21E0DF02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77A1448A" w14:textId="77777777" w:rsidTr="000E6D77">
        <w:trPr>
          <w:trHeight w:val="259"/>
        </w:trPr>
        <w:tc>
          <w:tcPr>
            <w:tcW w:w="796" w:type="dxa"/>
          </w:tcPr>
          <w:p w14:paraId="316C07D1" w14:textId="4B45768C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5328" w:type="dxa"/>
          </w:tcPr>
          <w:p w14:paraId="1874BC03" w14:textId="02B7F56F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La exposición grupal demuestra organización y distribución de roles.</w:t>
            </w:r>
          </w:p>
        </w:tc>
        <w:tc>
          <w:tcPr>
            <w:tcW w:w="425" w:type="dxa"/>
          </w:tcPr>
          <w:p w14:paraId="515D85D2" w14:textId="06DAA2BC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0BE3B51D" w14:textId="0CA1BD39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39A7DB9F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3E039D7C" w14:textId="77777777" w:rsidTr="000E6D77">
        <w:trPr>
          <w:trHeight w:val="259"/>
        </w:trPr>
        <w:tc>
          <w:tcPr>
            <w:tcW w:w="796" w:type="dxa"/>
          </w:tcPr>
          <w:p w14:paraId="25A121D7" w14:textId="2383780C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5328" w:type="dxa"/>
          </w:tcPr>
          <w:p w14:paraId="319BED14" w14:textId="76CF19E4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producto evidencia conexión con los objetivos del taller (diversión, seguridad, hábitos saludables).</w:t>
            </w:r>
          </w:p>
        </w:tc>
        <w:tc>
          <w:tcPr>
            <w:tcW w:w="425" w:type="dxa"/>
          </w:tcPr>
          <w:p w14:paraId="45E2E60B" w14:textId="33E4ECA7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2C9FFC4E" w14:textId="70579E4D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109EFAAE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  <w:tr w:rsidR="007A3DE0" w:rsidRPr="00917CA3" w14:paraId="0C7B70AB" w14:textId="77777777" w:rsidTr="000E6D77">
        <w:trPr>
          <w:trHeight w:val="259"/>
        </w:trPr>
        <w:tc>
          <w:tcPr>
            <w:tcW w:w="796" w:type="dxa"/>
          </w:tcPr>
          <w:p w14:paraId="7EDBFB51" w14:textId="1474AC5E" w:rsidR="007A3DE0" w:rsidRDefault="007A3DE0" w:rsidP="007A3DE0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5328" w:type="dxa"/>
          </w:tcPr>
          <w:p w14:paraId="58453EFF" w14:textId="266B022D" w:rsidR="007A3DE0" w:rsidRPr="00DB191E" w:rsidRDefault="00DB191E" w:rsidP="00DB191E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s-CO"/>
              </w:rPr>
            </w:pPr>
            <w:r w:rsidRPr="005A50AA">
              <w:rPr>
                <w:rFonts w:eastAsia="Times New Roman" w:cstheme="minorHAnsi"/>
                <w:sz w:val="24"/>
                <w:szCs w:val="24"/>
                <w:lang w:eastAsia="es-CO"/>
              </w:rPr>
              <w:t>El trabajo final está limpio, organizado y comunica la idea sin necesidad de mucha explicación adicional.</w:t>
            </w:r>
          </w:p>
        </w:tc>
        <w:tc>
          <w:tcPr>
            <w:tcW w:w="425" w:type="dxa"/>
          </w:tcPr>
          <w:p w14:paraId="738E9E1E" w14:textId="6C60F5CB" w:rsidR="007A3DE0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567" w:type="dxa"/>
          </w:tcPr>
          <w:p w14:paraId="4154CACD" w14:textId="5EC25678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separate"/>
            </w:r>
            <w:r w:rsidRPr="00917CA3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fldChar w:fldCharType="end"/>
            </w:r>
          </w:p>
        </w:tc>
        <w:tc>
          <w:tcPr>
            <w:tcW w:w="3119" w:type="dxa"/>
          </w:tcPr>
          <w:p w14:paraId="6CF4F582" w14:textId="77777777" w:rsidR="007A3DE0" w:rsidRPr="00917CA3" w:rsidRDefault="007A3DE0" w:rsidP="007A3D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</w:tbl>
    <w:p w14:paraId="7FE80823" w14:textId="2F1F9BAB" w:rsidR="00DB191E" w:rsidRDefault="00896880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  <w:r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     </w:t>
      </w:r>
    </w:p>
    <w:p w14:paraId="3166331C" w14:textId="77777777" w:rsidR="000B332C" w:rsidRPr="005A50AA" w:rsidRDefault="000B332C" w:rsidP="000B332C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sz w:val="24"/>
          <w:szCs w:val="24"/>
          <w:lang w:eastAsia="es-CO"/>
        </w:rPr>
      </w:pPr>
      <w:r w:rsidRPr="005A50AA">
        <w:rPr>
          <w:rFonts w:asciiTheme="minorHAnsi" w:eastAsia="Times New Roman" w:hAnsiTheme="minorHAnsi" w:cstheme="minorHAnsi"/>
          <w:b/>
          <w:bCs/>
          <w:sz w:val="24"/>
          <w:szCs w:val="24"/>
          <w:lang w:eastAsia="es-CO"/>
        </w:rPr>
        <w:t>Porcentaje de Evaluación</w:t>
      </w:r>
    </w:p>
    <w:p w14:paraId="38C397E2" w14:textId="77777777" w:rsidR="000B332C" w:rsidRPr="005A50AA" w:rsidRDefault="000B332C" w:rsidP="000B332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s-CO"/>
        </w:rPr>
      </w:pPr>
      <w:r w:rsidRPr="005A50AA">
        <w:rPr>
          <w:rFonts w:asciiTheme="minorHAnsi" w:eastAsia="Times New Roman" w:hAnsiTheme="minorHAnsi" w:cstheme="minorHAnsi"/>
          <w:sz w:val="24"/>
          <w:szCs w:val="24"/>
          <w:lang w:eastAsia="es-CO"/>
        </w:rPr>
        <w:t>Esquema visual (1–6) → 35%</w:t>
      </w:r>
    </w:p>
    <w:p w14:paraId="42A6835B" w14:textId="77777777" w:rsidR="000B332C" w:rsidRPr="005A50AA" w:rsidRDefault="000B332C" w:rsidP="000B332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s-CO"/>
        </w:rPr>
      </w:pPr>
      <w:r w:rsidRPr="005A50AA">
        <w:rPr>
          <w:rFonts w:asciiTheme="minorHAnsi" w:eastAsia="Times New Roman" w:hAnsiTheme="minorHAnsi" w:cstheme="minorHAnsi"/>
          <w:sz w:val="24"/>
          <w:szCs w:val="24"/>
          <w:lang w:eastAsia="es-CO"/>
        </w:rPr>
        <w:t>Descripción escrita (7–9) → 25%</w:t>
      </w:r>
    </w:p>
    <w:p w14:paraId="090A1420" w14:textId="77777777" w:rsidR="000B332C" w:rsidRPr="005A50AA" w:rsidRDefault="000B332C" w:rsidP="000B332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s-CO"/>
        </w:rPr>
      </w:pPr>
      <w:r w:rsidRPr="005A50AA">
        <w:rPr>
          <w:rFonts w:asciiTheme="minorHAnsi" w:eastAsia="Times New Roman" w:hAnsiTheme="minorHAnsi" w:cstheme="minorHAnsi"/>
          <w:sz w:val="24"/>
          <w:szCs w:val="24"/>
          <w:lang w:eastAsia="es-CO"/>
        </w:rPr>
        <w:t>Presentación oral y grupal (10–12) → 25%</w:t>
      </w:r>
    </w:p>
    <w:p w14:paraId="62B2CFD6" w14:textId="77777777" w:rsidR="000B332C" w:rsidRPr="005A50AA" w:rsidRDefault="000B332C" w:rsidP="000B332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es-CO"/>
        </w:rPr>
      </w:pPr>
      <w:r w:rsidRPr="005A50AA">
        <w:rPr>
          <w:rFonts w:asciiTheme="minorHAnsi" w:eastAsia="Times New Roman" w:hAnsiTheme="minorHAnsi" w:cstheme="minorHAnsi"/>
          <w:sz w:val="24"/>
          <w:szCs w:val="24"/>
          <w:lang w:eastAsia="es-CO"/>
        </w:rPr>
        <w:t>Calidad y conexión con objetivos (13–14) → 15%</w:t>
      </w:r>
    </w:p>
    <w:p w14:paraId="55E4BC1B" w14:textId="77777777" w:rsidR="00DB191E" w:rsidRPr="000B332C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50C6618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12B9A8B1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6B9873D4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71503332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4E262441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2CE19736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7E098DF8" w14:textId="77777777" w:rsidR="00DB191E" w:rsidRDefault="00DB191E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60071F5C" w14:textId="238A835C" w:rsidR="00C4260F" w:rsidRPr="00917CA3" w:rsidRDefault="000B332C" w:rsidP="00973719">
      <w:pPr>
        <w:spacing w:after="0" w:line="240" w:lineRule="auto"/>
        <w:rPr>
          <w:rFonts w:asciiTheme="minorHAnsi" w:hAnsiTheme="minorHAnsi" w:cstheme="minorHAnsi"/>
          <w:sz w:val="24"/>
          <w:szCs w:val="24"/>
          <w:lang w:val="es-CO"/>
        </w:rPr>
      </w:pPr>
      <w:r w:rsidRPr="00917CA3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568599" wp14:editId="2A3FC08B">
                <wp:simplePos x="0" y="0"/>
                <wp:positionH relativeFrom="column">
                  <wp:posOffset>5362575</wp:posOffset>
                </wp:positionH>
                <wp:positionV relativeFrom="paragraph">
                  <wp:posOffset>243840</wp:posOffset>
                </wp:positionV>
                <wp:extent cx="164465" cy="113665"/>
                <wp:effectExtent l="8255" t="10795" r="8255" b="8890"/>
                <wp:wrapNone/>
                <wp:docPr id="3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45BEEF" id="Oval 14" o:spid="_x0000_s1026" style="position:absolute;margin-left:422.25pt;margin-top:19.2pt;width:12.95pt;height:8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"/>
            </w:pict>
          </mc:Fallback>
        </mc:AlternateContent>
      </w:r>
      <w:r w:rsidR="00DB191E" w:rsidRPr="00917CA3">
        <w:rPr>
          <w:rFonts w:asciiTheme="minorHAnsi" w:hAnsiTheme="minorHAnsi" w:cstheme="minorHAnsi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B26B6" wp14:editId="771AD468">
                <wp:simplePos x="0" y="0"/>
                <wp:positionH relativeFrom="page">
                  <wp:align>center</wp:align>
                </wp:positionH>
                <wp:positionV relativeFrom="paragraph">
                  <wp:posOffset>223520</wp:posOffset>
                </wp:positionV>
                <wp:extent cx="164465" cy="113665"/>
                <wp:effectExtent l="0" t="0" r="26035" b="19685"/>
                <wp:wrapNone/>
                <wp:docPr id="4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11366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6BE99F" w14:textId="77777777" w:rsidR="00DB191E" w:rsidRPr="00225070" w:rsidRDefault="00DB191E" w:rsidP="00DB191E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1B26B6" id="Oval 13" o:spid="_x0000_s1026" style="position:absolute;margin-left:0;margin-top:17.6pt;width:12.95pt;height:8.9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" fillcolor="black [3213]">
                <v:textbox>
                  <w:txbxContent>
                    <w:p w14:paraId="176BE99F" w14:textId="77777777" w:rsidR="00DB191E" w:rsidRPr="00225070" w:rsidRDefault="00DB191E" w:rsidP="00DB191E">
                      <w:pPr>
                        <w:jc w:val="center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x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896880"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         </w:t>
      </w:r>
      <w:r w:rsidR="00BD1874" w:rsidRPr="00917CA3">
        <w:rPr>
          <w:rFonts w:asciiTheme="minorHAnsi" w:hAnsiTheme="minorHAnsi" w:cstheme="minorHAnsi"/>
          <w:sz w:val="24"/>
          <w:szCs w:val="24"/>
          <w:lang w:val="es-CO"/>
        </w:rPr>
        <w:br/>
      </w:r>
      <w:r w:rsidR="004F7DED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</w:t>
      </w:r>
      <w:r w:rsidR="002A18BC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</w:t>
      </w:r>
      <w:r w:rsidR="004F7DED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JU</w:t>
      </w:r>
      <w:r w:rsidR="002A18BC" w:rsidRPr="00917CA3">
        <w:rPr>
          <w:rFonts w:asciiTheme="minorHAnsi" w:hAnsiTheme="minorHAnsi" w:cstheme="minorHAnsi"/>
          <w:b/>
          <w:sz w:val="24"/>
          <w:szCs w:val="24"/>
          <w:lang w:val="es-CO"/>
        </w:rPr>
        <w:t>I</w:t>
      </w:r>
      <w:r w:rsidR="004F7DED" w:rsidRPr="00917CA3">
        <w:rPr>
          <w:rFonts w:asciiTheme="minorHAnsi" w:hAnsiTheme="minorHAnsi" w:cstheme="minorHAnsi"/>
          <w:b/>
          <w:sz w:val="24"/>
          <w:szCs w:val="24"/>
          <w:lang w:val="es-CO"/>
        </w:rPr>
        <w:t>CIO</w:t>
      </w:r>
      <w:r w:rsidR="00896880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DE LA </w:t>
      </w:r>
      <w:r w:rsidR="00966E65" w:rsidRPr="00917CA3">
        <w:rPr>
          <w:rFonts w:asciiTheme="minorHAnsi" w:hAnsiTheme="minorHAnsi" w:cstheme="minorHAnsi"/>
          <w:b/>
          <w:sz w:val="24"/>
          <w:szCs w:val="24"/>
          <w:lang w:val="es-CO"/>
        </w:rPr>
        <w:t>EVALUACIÓN</w:t>
      </w:r>
      <w:r w:rsidR="00BA0DFA" w:rsidRPr="00917CA3">
        <w:rPr>
          <w:rFonts w:asciiTheme="minorHAnsi" w:hAnsiTheme="minorHAnsi" w:cstheme="minorHAnsi"/>
          <w:b/>
          <w:sz w:val="24"/>
          <w:szCs w:val="24"/>
          <w:lang w:val="es-CO"/>
        </w:rPr>
        <w:t>:</w:t>
      </w:r>
      <w:r w:rsidR="00C4260F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</w:t>
      </w:r>
      <w:r w:rsidR="009A1C8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CUMPLE  </w: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begin">
          <w:ffData>
            <w:name w:val="Texto34"/>
            <w:enabled/>
            <w:calcOnExit w:val="0"/>
            <w:textInput/>
          </w:ffData>
        </w:fldChar>
      </w:r>
      <w:bookmarkStart w:id="4" w:name="Texto34"/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instrText xml:space="preserve"> FORMTEXT </w:instrTex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separate"/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end"/>
      </w:r>
      <w:bookmarkEnd w:id="4"/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</w:t>
      </w:r>
      <w:r w:rsidR="009A1C8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AÚN NO CUMPLE  </w: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begin">
          <w:ffData>
            <w:name w:val="Texto23"/>
            <w:enabled/>
            <w:calcOnExit w:val="0"/>
            <w:textInput/>
          </w:ffData>
        </w:fldChar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instrText xml:space="preserve"> FORMTEXT </w:instrTex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separate"/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noProof/>
          <w:sz w:val="24"/>
          <w:szCs w:val="24"/>
          <w:lang w:val="es-CO"/>
        </w:rPr>
        <w:t> </w:t>
      </w:r>
      <w:r w:rsidR="009A1C8E" w:rsidRPr="00917CA3">
        <w:rPr>
          <w:rFonts w:asciiTheme="minorHAnsi" w:hAnsiTheme="minorHAnsi" w:cstheme="minorHAnsi"/>
          <w:sz w:val="24"/>
          <w:szCs w:val="24"/>
          <w:lang w:val="es-CO"/>
        </w:rPr>
        <w:fldChar w:fldCharType="end"/>
      </w:r>
      <w:r w:rsidR="009A1C8E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</w:t>
      </w:r>
    </w:p>
    <w:tbl>
      <w:tblPr>
        <w:tblW w:w="995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1"/>
      </w:tblGrid>
      <w:tr w:rsidR="00E96977" w:rsidRPr="00917CA3" w14:paraId="4DBB18EC" w14:textId="77777777" w:rsidTr="00995A6C">
        <w:trPr>
          <w:trHeight w:val="418"/>
        </w:trPr>
        <w:tc>
          <w:tcPr>
            <w:tcW w:w="9951" w:type="dxa"/>
            <w:shd w:val="clear" w:color="auto" w:fill="F2F2F2"/>
          </w:tcPr>
          <w:p w14:paraId="0C4AEF8E" w14:textId="67B01E8D" w:rsidR="00E96977" w:rsidRPr="00917CA3" w:rsidRDefault="00E96977" w:rsidP="004B18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IDENTIFICACIÓN DE L</w:t>
            </w:r>
            <w:r w:rsidR="00966E65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O</w:t>
            </w: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(S) </w:t>
            </w:r>
            <w:r w:rsidR="00966E65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ELEMENTOS</w:t>
            </w: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>(S) FALTANTE(S)</w:t>
            </w:r>
            <w:r w:rsidR="00BA0DFA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 - </w:t>
            </w:r>
            <w:r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ANÁLISIS DEL </w:t>
            </w:r>
            <w:r w:rsidR="00966E65" w:rsidRPr="00917CA3"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  <w:t xml:space="preserve">INSTRUCTOR </w:t>
            </w:r>
          </w:p>
          <w:p w14:paraId="31D4D9FA" w14:textId="77777777" w:rsidR="00E96977" w:rsidRPr="00917CA3" w:rsidRDefault="00E96977" w:rsidP="00E969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CO"/>
              </w:rPr>
            </w:pPr>
          </w:p>
        </w:tc>
      </w:tr>
      <w:tr w:rsidR="00770936" w:rsidRPr="00917CA3" w14:paraId="08009658" w14:textId="77777777" w:rsidTr="00234594">
        <w:trPr>
          <w:trHeight w:val="487"/>
        </w:trPr>
        <w:tc>
          <w:tcPr>
            <w:tcW w:w="9951" w:type="dxa"/>
          </w:tcPr>
          <w:p w14:paraId="47D2A459" w14:textId="705B5819" w:rsidR="00A44C20" w:rsidRDefault="003C40FB" w:rsidP="00770936">
            <w:pPr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Podemos decir </w:t>
            </w:r>
            <w:r w:rsidR="007A3DE0"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>que,</w:t>
            </w:r>
            <w:r>
              <w:rPr>
                <w:rFonts w:asciiTheme="minorHAnsi" w:hAnsiTheme="minorHAnsi" w:cstheme="minorHAnsi"/>
                <w:sz w:val="24"/>
                <w:szCs w:val="24"/>
                <w:lang w:val="es-CO"/>
              </w:rPr>
              <w:t xml:space="preserve"> por medio de la investigación y una serie de preguntas, no terminamos de formar un gran criterio, lo que habla es la experiencia a través de la construcción social, algunos aprendices deben convérsese un poco más de su propio proceso formativo y de crecimiento personal. </w:t>
            </w:r>
          </w:p>
          <w:p w14:paraId="52B86B7E" w14:textId="5FFB5401" w:rsidR="003C40FB" w:rsidRPr="00917CA3" w:rsidRDefault="003C40FB" w:rsidP="00770936">
            <w:pPr>
              <w:rPr>
                <w:rFonts w:asciiTheme="minorHAnsi" w:hAnsiTheme="minorHAnsi" w:cstheme="minorHAnsi"/>
                <w:sz w:val="24"/>
                <w:szCs w:val="24"/>
                <w:lang w:val="es-CO"/>
              </w:rPr>
            </w:pPr>
          </w:p>
        </w:tc>
      </w:tr>
    </w:tbl>
    <w:p w14:paraId="19947215" w14:textId="77777777" w:rsidR="00A14CC8" w:rsidRPr="00917CA3" w:rsidRDefault="00A14CC8" w:rsidP="005538E3">
      <w:pPr>
        <w:spacing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0BC1FF07" w14:textId="77777777" w:rsidR="00A44C20" w:rsidRPr="00917CA3" w:rsidRDefault="00A44C20" w:rsidP="005538E3">
      <w:pPr>
        <w:spacing w:line="240" w:lineRule="auto"/>
        <w:rPr>
          <w:rFonts w:asciiTheme="minorHAnsi" w:hAnsiTheme="minorHAnsi" w:cstheme="minorHAnsi"/>
          <w:sz w:val="24"/>
          <w:szCs w:val="24"/>
          <w:lang w:val="es-CO"/>
        </w:rPr>
      </w:pPr>
    </w:p>
    <w:p w14:paraId="4757BFEA" w14:textId="392A068E" w:rsidR="00441777" w:rsidRPr="00917CA3" w:rsidRDefault="00E7771C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  <w:r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           </w:t>
      </w:r>
      <w:r w:rsidR="009A602B"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</w:t>
      </w:r>
      <w:r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</w:t>
      </w:r>
      <w:r w:rsidR="00974A7B" w:rsidRPr="00917CA3">
        <w:rPr>
          <w:rFonts w:asciiTheme="minorHAnsi" w:hAnsiTheme="minorHAnsi" w:cstheme="minorHAnsi"/>
          <w:sz w:val="24"/>
          <w:szCs w:val="24"/>
          <w:lang w:val="es-CO"/>
        </w:rPr>
        <w:t>______________</w:t>
      </w:r>
      <w:r w:rsidR="00ED726A" w:rsidRPr="00917CA3">
        <w:rPr>
          <w:rFonts w:asciiTheme="minorHAnsi" w:hAnsiTheme="minorHAnsi" w:cstheme="minorHAnsi"/>
          <w:sz w:val="24"/>
          <w:szCs w:val="24"/>
          <w:lang w:val="es-CO"/>
        </w:rPr>
        <w:t>_____</w:t>
      </w:r>
      <w:r w:rsidR="00974A7B" w:rsidRPr="00917CA3">
        <w:rPr>
          <w:rFonts w:asciiTheme="minorHAnsi" w:hAnsiTheme="minorHAnsi" w:cstheme="minorHAnsi"/>
          <w:sz w:val="24"/>
          <w:szCs w:val="24"/>
          <w:lang w:val="es-CO"/>
        </w:rPr>
        <w:t>_________</w:t>
      </w:r>
      <w:r w:rsidR="00ED726A" w:rsidRPr="00917CA3">
        <w:rPr>
          <w:rFonts w:asciiTheme="minorHAnsi" w:hAnsiTheme="minorHAnsi" w:cstheme="minorHAnsi"/>
          <w:sz w:val="24"/>
          <w:szCs w:val="24"/>
          <w:lang w:val="es-CO"/>
        </w:rPr>
        <w:t xml:space="preserve">                      _________________________________</w:t>
      </w:r>
      <w:r w:rsidR="00A14CC8" w:rsidRPr="00917CA3">
        <w:rPr>
          <w:rFonts w:asciiTheme="minorHAnsi" w:hAnsiTheme="minorHAnsi" w:cstheme="minorHAnsi"/>
          <w:sz w:val="24"/>
          <w:szCs w:val="24"/>
          <w:lang w:val="es-CO"/>
        </w:rPr>
        <w:br/>
      </w:r>
      <w:r w:rsidR="005538E3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              </w:t>
      </w:r>
      <w:r w:rsidR="00BD2900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FIRMA DEL </w:t>
      </w:r>
      <w:r w:rsidR="00966E65" w:rsidRPr="00917CA3">
        <w:rPr>
          <w:rFonts w:asciiTheme="minorHAnsi" w:hAnsiTheme="minorHAnsi" w:cstheme="minorHAnsi"/>
          <w:b/>
          <w:sz w:val="24"/>
          <w:szCs w:val="24"/>
          <w:lang w:val="es-CO"/>
        </w:rPr>
        <w:t>APRENDIZ</w:t>
      </w:r>
      <w:r w:rsidR="00ED726A" w:rsidRPr="00917CA3">
        <w:rPr>
          <w:rFonts w:asciiTheme="minorHAnsi" w:hAnsiTheme="minorHAnsi" w:cstheme="minorHAnsi"/>
          <w:b/>
          <w:sz w:val="24"/>
          <w:szCs w:val="24"/>
          <w:lang w:val="es-CO"/>
        </w:rPr>
        <w:tab/>
      </w:r>
      <w:r w:rsidR="00ED726A" w:rsidRPr="00917CA3">
        <w:rPr>
          <w:rFonts w:asciiTheme="minorHAnsi" w:hAnsiTheme="minorHAnsi" w:cstheme="minorHAnsi"/>
          <w:b/>
          <w:sz w:val="24"/>
          <w:szCs w:val="24"/>
          <w:lang w:val="es-CO"/>
        </w:rPr>
        <w:tab/>
      </w:r>
      <w:r w:rsidR="00420F78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   </w:t>
      </w:r>
      <w:r w:rsidR="00BA0DFA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  </w:t>
      </w:r>
      <w:r w:rsidR="003329CC" w:rsidRPr="00917CA3">
        <w:rPr>
          <w:rFonts w:asciiTheme="minorHAnsi" w:hAnsiTheme="minorHAnsi" w:cstheme="minorHAnsi"/>
          <w:b/>
          <w:sz w:val="24"/>
          <w:szCs w:val="24"/>
          <w:lang w:val="es-CO"/>
        </w:rPr>
        <w:tab/>
        <w:t xml:space="preserve">          </w:t>
      </w:r>
      <w:r w:rsidR="00ED726A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FIRMA DEL </w:t>
      </w:r>
      <w:r w:rsidR="00966E65" w:rsidRPr="00917CA3">
        <w:rPr>
          <w:rFonts w:asciiTheme="minorHAnsi" w:hAnsiTheme="minorHAnsi" w:cstheme="minorHAnsi"/>
          <w:b/>
          <w:sz w:val="24"/>
          <w:szCs w:val="24"/>
          <w:lang w:val="es-CO"/>
        </w:rPr>
        <w:t xml:space="preserve">INSTRUCTOR </w:t>
      </w:r>
    </w:p>
    <w:p w14:paraId="1C4A4769" w14:textId="68A2481B" w:rsidR="00FD5AA5" w:rsidRPr="00917CA3" w:rsidRDefault="00FD5AA5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</w:p>
    <w:p w14:paraId="643865FC" w14:textId="77777777" w:rsidR="008C1AD8" w:rsidRPr="00917CA3" w:rsidRDefault="008C1AD8" w:rsidP="008C1AD8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</w:p>
    <w:p w14:paraId="2F542A3D" w14:textId="77777777" w:rsidR="008C1AD8" w:rsidRPr="00917CA3" w:rsidRDefault="008C1AD8" w:rsidP="008C1AD8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</w:p>
    <w:p w14:paraId="51538827" w14:textId="03713259" w:rsidR="00B51FF8" w:rsidRPr="00917CA3" w:rsidRDefault="00B51FF8" w:rsidP="008C1AD8">
      <w:pPr>
        <w:spacing w:line="240" w:lineRule="auto"/>
        <w:rPr>
          <w:rFonts w:asciiTheme="minorHAnsi" w:hAnsiTheme="minorHAnsi" w:cstheme="minorHAnsi"/>
          <w:b/>
          <w:sz w:val="24"/>
          <w:szCs w:val="24"/>
          <w:lang w:val="es-CO"/>
        </w:rPr>
      </w:pPr>
    </w:p>
    <w:sectPr w:rsidR="00B51FF8" w:rsidRPr="00917CA3" w:rsidSect="00995A6C">
      <w:headerReference w:type="default" r:id="rId11"/>
      <w:footerReference w:type="default" r:id="rId12"/>
      <w:pgSz w:w="12242" w:h="15842" w:code="1"/>
      <w:pgMar w:top="1550" w:right="680" w:bottom="1134" w:left="993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B30D" w14:textId="77777777" w:rsidR="00092336" w:rsidRDefault="00092336" w:rsidP="00000EA4">
      <w:pPr>
        <w:spacing w:after="0" w:line="240" w:lineRule="auto"/>
      </w:pPr>
      <w:r>
        <w:separator/>
      </w:r>
    </w:p>
  </w:endnote>
  <w:endnote w:type="continuationSeparator" w:id="0">
    <w:p w14:paraId="032B814C" w14:textId="77777777" w:rsidR="00092336" w:rsidRDefault="00092336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6F37C" w14:textId="77777777" w:rsidR="008951C5" w:rsidRDefault="008951C5" w:rsidP="008951C5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FF370" w14:textId="77777777" w:rsidR="00092336" w:rsidRDefault="00092336" w:rsidP="00000EA4">
      <w:pPr>
        <w:spacing w:after="0" w:line="240" w:lineRule="auto"/>
      </w:pPr>
      <w:r>
        <w:separator/>
      </w:r>
    </w:p>
  </w:footnote>
  <w:footnote w:type="continuationSeparator" w:id="0">
    <w:p w14:paraId="7F41907E" w14:textId="77777777" w:rsidR="00092336" w:rsidRDefault="00092336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01" w:type="pct"/>
      <w:tblInd w:w="42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93"/>
    </w:tblGrid>
    <w:tr w:rsidR="008951C5" w:rsidRPr="007F3E7C" w14:paraId="576E722A" w14:textId="77777777" w:rsidTr="001C0B38">
      <w:trPr>
        <w:trHeight w:val="358"/>
      </w:trPr>
      <w:tc>
        <w:tcPr>
          <w:tcW w:w="1393" w:type="pct"/>
          <w:vMerge w:val="restart"/>
          <w:shd w:val="clear" w:color="auto" w:fill="auto"/>
          <w:noWrap/>
          <w:hideMark/>
        </w:tcPr>
        <w:p w14:paraId="3C5DEFB1" w14:textId="77777777" w:rsidR="008951C5" w:rsidRPr="008951C5" w:rsidRDefault="008951C5" w:rsidP="008951C5">
          <w:pPr>
            <w:spacing w:after="0" w:line="240" w:lineRule="auto"/>
            <w:jc w:val="both"/>
            <w:rPr>
              <w:rFonts w:cs="Calibri"/>
              <w:sz w:val="6"/>
            </w:rPr>
          </w:pPr>
        </w:p>
        <w:p w14:paraId="7AC128CC" w14:textId="77777777" w:rsidR="008951C5" w:rsidRPr="008951C5" w:rsidRDefault="00FC13D3" w:rsidP="008951C5">
          <w:pPr>
            <w:spacing w:after="0" w:line="240" w:lineRule="auto"/>
            <w:jc w:val="both"/>
            <w:rPr>
              <w:rFonts w:cs="Calibri"/>
              <w:sz w:val="20"/>
            </w:rPr>
          </w:pPr>
          <w:r w:rsidRPr="008951C5">
            <w:rPr>
              <w:noProof/>
              <w:lang w:val="es-CO" w:eastAsia="es-CO"/>
            </w:rPr>
            <w:drawing>
              <wp:inline distT="0" distB="0" distL="0" distR="0" wp14:anchorId="26BCA3FE" wp14:editId="2DEC03F7">
                <wp:extent cx="1924050" cy="1019175"/>
                <wp:effectExtent l="0" t="0" r="0" b="9525"/>
                <wp:docPr id="5" name="Imagen 5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470F98" w14:textId="77777777" w:rsidR="008951C5" w:rsidRPr="008951C5" w:rsidRDefault="008951C5" w:rsidP="008951C5">
          <w:pPr>
            <w:spacing w:after="0" w:line="240" w:lineRule="auto"/>
            <w:jc w:val="both"/>
            <w:rPr>
              <w:rFonts w:cs="Calibri"/>
              <w:sz w:val="6"/>
              <w:szCs w:val="16"/>
            </w:rPr>
          </w:pPr>
        </w:p>
      </w:tc>
      <w:tc>
        <w:tcPr>
          <w:tcW w:w="3607" w:type="pct"/>
          <w:vMerge w:val="restart"/>
          <w:shd w:val="clear" w:color="auto" w:fill="auto"/>
          <w:vAlign w:val="center"/>
          <w:hideMark/>
        </w:tcPr>
        <w:p w14:paraId="442E333A" w14:textId="77777777" w:rsidR="008951C5" w:rsidRPr="008951C5" w:rsidRDefault="008951C5" w:rsidP="008951C5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SERVICIO NACIONAL DE APRENDIZAJE SENA </w:t>
          </w:r>
        </w:p>
        <w:p w14:paraId="3B701F52" w14:textId="77777777" w:rsidR="008951C5" w:rsidRPr="008951C5" w:rsidRDefault="008951C5" w:rsidP="008951C5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LISTA DE CHEQUEO DE EVIDENCIA DE DESEMPEÑO/PRODUCTO </w:t>
          </w:r>
        </w:p>
      </w:tc>
    </w:tr>
    <w:tr w:rsidR="008951C5" w:rsidRPr="007F3E7C" w14:paraId="6A1E43F8" w14:textId="77777777" w:rsidTr="001C0B38">
      <w:trPr>
        <w:trHeight w:val="481"/>
      </w:trPr>
      <w:tc>
        <w:tcPr>
          <w:tcW w:w="1393" w:type="pct"/>
          <w:vMerge/>
          <w:shd w:val="clear" w:color="auto" w:fill="auto"/>
          <w:noWrap/>
        </w:tcPr>
        <w:p w14:paraId="431EAC3E" w14:textId="77777777" w:rsidR="008951C5" w:rsidRPr="008951C5" w:rsidRDefault="008951C5" w:rsidP="008951C5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07" w:type="pct"/>
          <w:vMerge/>
          <w:shd w:val="clear" w:color="auto" w:fill="auto"/>
        </w:tcPr>
        <w:p w14:paraId="0AC2B173" w14:textId="77777777" w:rsidR="008951C5" w:rsidRPr="008951C5" w:rsidRDefault="008951C5" w:rsidP="008951C5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8951C5" w:rsidRPr="007F3E7C" w14:paraId="111E75C2" w14:textId="77777777" w:rsidTr="001C0B38">
      <w:trPr>
        <w:trHeight w:val="481"/>
      </w:trPr>
      <w:tc>
        <w:tcPr>
          <w:tcW w:w="1393" w:type="pct"/>
          <w:vMerge/>
          <w:shd w:val="clear" w:color="auto" w:fill="auto"/>
          <w:noWrap/>
        </w:tcPr>
        <w:p w14:paraId="26226DF7" w14:textId="77777777" w:rsidR="008951C5" w:rsidRPr="008951C5" w:rsidRDefault="008951C5" w:rsidP="008951C5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07" w:type="pct"/>
          <w:vMerge/>
          <w:shd w:val="clear" w:color="auto" w:fill="auto"/>
        </w:tcPr>
        <w:p w14:paraId="11E173A7" w14:textId="77777777" w:rsidR="008951C5" w:rsidRPr="008951C5" w:rsidRDefault="008951C5" w:rsidP="008951C5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8951C5" w:rsidRPr="007F3E7C" w14:paraId="38DA0A81" w14:textId="77777777" w:rsidTr="001C0B38">
      <w:trPr>
        <w:trHeight w:val="481"/>
      </w:trPr>
      <w:tc>
        <w:tcPr>
          <w:tcW w:w="1393" w:type="pct"/>
          <w:vMerge/>
          <w:shd w:val="clear" w:color="auto" w:fill="auto"/>
          <w:hideMark/>
        </w:tcPr>
        <w:p w14:paraId="58984DC5" w14:textId="77777777" w:rsidR="008951C5" w:rsidRPr="008951C5" w:rsidRDefault="008951C5" w:rsidP="008951C5">
          <w:pPr>
            <w:jc w:val="both"/>
            <w:rPr>
              <w:rFonts w:cs="Calibri"/>
              <w:sz w:val="20"/>
            </w:rPr>
          </w:pPr>
        </w:p>
      </w:tc>
      <w:tc>
        <w:tcPr>
          <w:tcW w:w="3607" w:type="pct"/>
          <w:vMerge/>
          <w:shd w:val="clear" w:color="auto" w:fill="auto"/>
          <w:hideMark/>
        </w:tcPr>
        <w:p w14:paraId="65EC648B" w14:textId="77777777" w:rsidR="008951C5" w:rsidRPr="008951C5" w:rsidRDefault="008951C5" w:rsidP="008951C5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14:paraId="1FD1C0D2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197C8422" w14:textId="314A4E35" w:rsidR="00441777" w:rsidRPr="00995A6C" w:rsidRDefault="00686228" w:rsidP="00995A6C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4632F1">
      <w:rPr>
        <w:rFonts w:ascii="Arial" w:hAnsi="Arial" w:cs="Arial"/>
        <w:b/>
        <w:noProof/>
        <w:sz w:val="12"/>
        <w:szCs w:val="12"/>
      </w:rPr>
      <w:t>1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995A6C">
      <w:rPr>
        <w:rFonts w:ascii="Arial" w:hAnsi="Arial" w:cs="Arial"/>
        <w:b/>
        <w:sz w:val="12"/>
        <w:szCs w:val="1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4EE7B8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D8E387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53136"/>
    <w:multiLevelType w:val="hybridMultilevel"/>
    <w:tmpl w:val="916A366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3A45"/>
    <w:multiLevelType w:val="hybridMultilevel"/>
    <w:tmpl w:val="40D82AA2"/>
    <w:lvl w:ilvl="0" w:tplc="86DC4F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85A2C"/>
    <w:multiLevelType w:val="multilevel"/>
    <w:tmpl w:val="766C7C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4C27344E"/>
    <w:multiLevelType w:val="hybridMultilevel"/>
    <w:tmpl w:val="9506ACB0"/>
    <w:lvl w:ilvl="0" w:tplc="C4A8DEBC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color w:val="1F4E79" w:themeColor="accent1" w:themeShade="80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54EF9"/>
    <w:multiLevelType w:val="hybridMultilevel"/>
    <w:tmpl w:val="E0EEBE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84FC4"/>
    <w:multiLevelType w:val="hybridMultilevel"/>
    <w:tmpl w:val="743477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4E36"/>
    <w:multiLevelType w:val="multilevel"/>
    <w:tmpl w:val="616C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1617EE"/>
    <w:multiLevelType w:val="hybridMultilevel"/>
    <w:tmpl w:val="AC34CA4A"/>
    <w:lvl w:ilvl="0" w:tplc="BA20D2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2D7C73"/>
    <w:multiLevelType w:val="hybridMultilevel"/>
    <w:tmpl w:val="26D8A9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5"/>
  </w:num>
  <w:num w:numId="5">
    <w:abstractNumId w:val="15"/>
  </w:num>
  <w:num w:numId="6">
    <w:abstractNumId w:val="8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4"/>
  </w:num>
  <w:num w:numId="12">
    <w:abstractNumId w:val="17"/>
  </w:num>
  <w:num w:numId="13">
    <w:abstractNumId w:val="4"/>
  </w:num>
  <w:num w:numId="14">
    <w:abstractNumId w:val="9"/>
  </w:num>
  <w:num w:numId="15">
    <w:abstractNumId w:val="10"/>
  </w:num>
  <w:num w:numId="16">
    <w:abstractNumId w:val="19"/>
  </w:num>
  <w:num w:numId="17">
    <w:abstractNumId w:val="1"/>
  </w:num>
  <w:num w:numId="18">
    <w:abstractNumId w:val="0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CE"/>
    <w:rsid w:val="00000EA4"/>
    <w:rsid w:val="00005D10"/>
    <w:rsid w:val="0000716A"/>
    <w:rsid w:val="00007830"/>
    <w:rsid w:val="00020DFE"/>
    <w:rsid w:val="000234AF"/>
    <w:rsid w:val="00034539"/>
    <w:rsid w:val="00035B34"/>
    <w:rsid w:val="0004074B"/>
    <w:rsid w:val="00045304"/>
    <w:rsid w:val="00072B74"/>
    <w:rsid w:val="0008465D"/>
    <w:rsid w:val="00090E30"/>
    <w:rsid w:val="00092336"/>
    <w:rsid w:val="0009459E"/>
    <w:rsid w:val="000A0009"/>
    <w:rsid w:val="000A30F4"/>
    <w:rsid w:val="000B332C"/>
    <w:rsid w:val="000C0102"/>
    <w:rsid w:val="000C74A4"/>
    <w:rsid w:val="000D0036"/>
    <w:rsid w:val="000D3D4B"/>
    <w:rsid w:val="000D4865"/>
    <w:rsid w:val="000E1EAD"/>
    <w:rsid w:val="000E5682"/>
    <w:rsid w:val="000E5714"/>
    <w:rsid w:val="000E5EC9"/>
    <w:rsid w:val="000E6D77"/>
    <w:rsid w:val="000F4083"/>
    <w:rsid w:val="00107DEA"/>
    <w:rsid w:val="00110FAE"/>
    <w:rsid w:val="0011549B"/>
    <w:rsid w:val="00150C23"/>
    <w:rsid w:val="001514C1"/>
    <w:rsid w:val="00154305"/>
    <w:rsid w:val="0016265E"/>
    <w:rsid w:val="00181502"/>
    <w:rsid w:val="0018328E"/>
    <w:rsid w:val="00187977"/>
    <w:rsid w:val="0019041F"/>
    <w:rsid w:val="00196456"/>
    <w:rsid w:val="001A0283"/>
    <w:rsid w:val="001B5747"/>
    <w:rsid w:val="001B67E3"/>
    <w:rsid w:val="001C0B38"/>
    <w:rsid w:val="001D3413"/>
    <w:rsid w:val="001E0F7E"/>
    <w:rsid w:val="001F2ADF"/>
    <w:rsid w:val="001F78EB"/>
    <w:rsid w:val="00217BB0"/>
    <w:rsid w:val="00225070"/>
    <w:rsid w:val="00225BE8"/>
    <w:rsid w:val="00226312"/>
    <w:rsid w:val="00227CB4"/>
    <w:rsid w:val="00231308"/>
    <w:rsid w:val="00234594"/>
    <w:rsid w:val="002356A0"/>
    <w:rsid w:val="00237A89"/>
    <w:rsid w:val="00245558"/>
    <w:rsid w:val="00254159"/>
    <w:rsid w:val="00254722"/>
    <w:rsid w:val="00263A4F"/>
    <w:rsid w:val="00265C60"/>
    <w:rsid w:val="00270DAA"/>
    <w:rsid w:val="00292768"/>
    <w:rsid w:val="00295ED3"/>
    <w:rsid w:val="002A18BC"/>
    <w:rsid w:val="002A1A5E"/>
    <w:rsid w:val="002A5DE9"/>
    <w:rsid w:val="002B3919"/>
    <w:rsid w:val="002C2E70"/>
    <w:rsid w:val="002D011C"/>
    <w:rsid w:val="002D04EA"/>
    <w:rsid w:val="002D1840"/>
    <w:rsid w:val="002D3DC1"/>
    <w:rsid w:val="002D71EE"/>
    <w:rsid w:val="00301848"/>
    <w:rsid w:val="003177DA"/>
    <w:rsid w:val="0032015C"/>
    <w:rsid w:val="00320BA8"/>
    <w:rsid w:val="003234C6"/>
    <w:rsid w:val="0032669D"/>
    <w:rsid w:val="003329CC"/>
    <w:rsid w:val="00344C9E"/>
    <w:rsid w:val="00354E9C"/>
    <w:rsid w:val="00356A2F"/>
    <w:rsid w:val="00360262"/>
    <w:rsid w:val="00396E54"/>
    <w:rsid w:val="003A4683"/>
    <w:rsid w:val="003B2971"/>
    <w:rsid w:val="003C40FB"/>
    <w:rsid w:val="003D0233"/>
    <w:rsid w:val="003D04E7"/>
    <w:rsid w:val="003E3F0F"/>
    <w:rsid w:val="003E6BDA"/>
    <w:rsid w:val="003E71C0"/>
    <w:rsid w:val="003F1801"/>
    <w:rsid w:val="004010E0"/>
    <w:rsid w:val="00402A5C"/>
    <w:rsid w:val="00402D1B"/>
    <w:rsid w:val="00420F78"/>
    <w:rsid w:val="00434CCC"/>
    <w:rsid w:val="004352EA"/>
    <w:rsid w:val="00441777"/>
    <w:rsid w:val="0044205B"/>
    <w:rsid w:val="0044503D"/>
    <w:rsid w:val="0044769E"/>
    <w:rsid w:val="00450753"/>
    <w:rsid w:val="0045342E"/>
    <w:rsid w:val="00460968"/>
    <w:rsid w:val="004632F1"/>
    <w:rsid w:val="004672F3"/>
    <w:rsid w:val="00470478"/>
    <w:rsid w:val="0048172D"/>
    <w:rsid w:val="004826A9"/>
    <w:rsid w:val="00494D94"/>
    <w:rsid w:val="00497D25"/>
    <w:rsid w:val="004A0C28"/>
    <w:rsid w:val="004A5077"/>
    <w:rsid w:val="004B00CA"/>
    <w:rsid w:val="004B0F48"/>
    <w:rsid w:val="004B18D2"/>
    <w:rsid w:val="004D34DD"/>
    <w:rsid w:val="004E1FC1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74EB6"/>
    <w:rsid w:val="00580BCE"/>
    <w:rsid w:val="0059085A"/>
    <w:rsid w:val="00596FA6"/>
    <w:rsid w:val="005A6AF2"/>
    <w:rsid w:val="005B11B1"/>
    <w:rsid w:val="005B3764"/>
    <w:rsid w:val="005B6045"/>
    <w:rsid w:val="005D10C2"/>
    <w:rsid w:val="005D3881"/>
    <w:rsid w:val="005F3175"/>
    <w:rsid w:val="005F4855"/>
    <w:rsid w:val="005F6CAD"/>
    <w:rsid w:val="0060709C"/>
    <w:rsid w:val="00607530"/>
    <w:rsid w:val="00616C32"/>
    <w:rsid w:val="00617078"/>
    <w:rsid w:val="00642E0A"/>
    <w:rsid w:val="006537CC"/>
    <w:rsid w:val="00666959"/>
    <w:rsid w:val="006674C1"/>
    <w:rsid w:val="0067182C"/>
    <w:rsid w:val="00675915"/>
    <w:rsid w:val="006827E5"/>
    <w:rsid w:val="00683FFC"/>
    <w:rsid w:val="00685D0F"/>
    <w:rsid w:val="00686228"/>
    <w:rsid w:val="00690077"/>
    <w:rsid w:val="006B534C"/>
    <w:rsid w:val="006B5EEE"/>
    <w:rsid w:val="006C5D80"/>
    <w:rsid w:val="006C5E69"/>
    <w:rsid w:val="006D6C52"/>
    <w:rsid w:val="006E4C04"/>
    <w:rsid w:val="006E7C22"/>
    <w:rsid w:val="00700B95"/>
    <w:rsid w:val="00704E47"/>
    <w:rsid w:val="00733782"/>
    <w:rsid w:val="00743CA3"/>
    <w:rsid w:val="00744302"/>
    <w:rsid w:val="00744449"/>
    <w:rsid w:val="00755A15"/>
    <w:rsid w:val="00770936"/>
    <w:rsid w:val="0077247A"/>
    <w:rsid w:val="00772C72"/>
    <w:rsid w:val="00780F13"/>
    <w:rsid w:val="00784B46"/>
    <w:rsid w:val="00790D41"/>
    <w:rsid w:val="007935FC"/>
    <w:rsid w:val="007A13ED"/>
    <w:rsid w:val="007A27F4"/>
    <w:rsid w:val="007A3DE0"/>
    <w:rsid w:val="007A49F2"/>
    <w:rsid w:val="007A4CB2"/>
    <w:rsid w:val="007A56E2"/>
    <w:rsid w:val="007B162B"/>
    <w:rsid w:val="007B3422"/>
    <w:rsid w:val="007C1FCB"/>
    <w:rsid w:val="007C5808"/>
    <w:rsid w:val="007D2533"/>
    <w:rsid w:val="007D6283"/>
    <w:rsid w:val="007E21D6"/>
    <w:rsid w:val="007E26A1"/>
    <w:rsid w:val="007E7FE4"/>
    <w:rsid w:val="0080079C"/>
    <w:rsid w:val="008011D8"/>
    <w:rsid w:val="0081105F"/>
    <w:rsid w:val="00823C9D"/>
    <w:rsid w:val="008317E3"/>
    <w:rsid w:val="00836BC6"/>
    <w:rsid w:val="00850367"/>
    <w:rsid w:val="00852034"/>
    <w:rsid w:val="00864489"/>
    <w:rsid w:val="00867A3E"/>
    <w:rsid w:val="00871CA9"/>
    <w:rsid w:val="0087347D"/>
    <w:rsid w:val="00883E82"/>
    <w:rsid w:val="008951C5"/>
    <w:rsid w:val="00896880"/>
    <w:rsid w:val="008A4E58"/>
    <w:rsid w:val="008B3378"/>
    <w:rsid w:val="008C1AD8"/>
    <w:rsid w:val="008C5ED0"/>
    <w:rsid w:val="008D1856"/>
    <w:rsid w:val="008F2266"/>
    <w:rsid w:val="00907E0B"/>
    <w:rsid w:val="00915972"/>
    <w:rsid w:val="00917CA3"/>
    <w:rsid w:val="00925C0F"/>
    <w:rsid w:val="009264C3"/>
    <w:rsid w:val="00927D77"/>
    <w:rsid w:val="00932728"/>
    <w:rsid w:val="00932834"/>
    <w:rsid w:val="0093421C"/>
    <w:rsid w:val="0093486B"/>
    <w:rsid w:val="00934DFC"/>
    <w:rsid w:val="009437AA"/>
    <w:rsid w:val="009506AC"/>
    <w:rsid w:val="00951160"/>
    <w:rsid w:val="00953DE6"/>
    <w:rsid w:val="00960A33"/>
    <w:rsid w:val="00961BB1"/>
    <w:rsid w:val="00964A58"/>
    <w:rsid w:val="00966E65"/>
    <w:rsid w:val="00973719"/>
    <w:rsid w:val="00974A7B"/>
    <w:rsid w:val="00975A6F"/>
    <w:rsid w:val="00981604"/>
    <w:rsid w:val="0098201E"/>
    <w:rsid w:val="00983650"/>
    <w:rsid w:val="00990D74"/>
    <w:rsid w:val="00995A6C"/>
    <w:rsid w:val="009A1C8E"/>
    <w:rsid w:val="009A29C8"/>
    <w:rsid w:val="009A3225"/>
    <w:rsid w:val="009A602B"/>
    <w:rsid w:val="009A67F5"/>
    <w:rsid w:val="009D0F1A"/>
    <w:rsid w:val="009D414D"/>
    <w:rsid w:val="009D5458"/>
    <w:rsid w:val="009E69DD"/>
    <w:rsid w:val="009F52BF"/>
    <w:rsid w:val="009F6872"/>
    <w:rsid w:val="00A00081"/>
    <w:rsid w:val="00A00E02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4C20"/>
    <w:rsid w:val="00A47A57"/>
    <w:rsid w:val="00A518C5"/>
    <w:rsid w:val="00A575A8"/>
    <w:rsid w:val="00A823F8"/>
    <w:rsid w:val="00A85C7E"/>
    <w:rsid w:val="00A87752"/>
    <w:rsid w:val="00A926B9"/>
    <w:rsid w:val="00A92DEB"/>
    <w:rsid w:val="00A93102"/>
    <w:rsid w:val="00AA5CD2"/>
    <w:rsid w:val="00AB06A2"/>
    <w:rsid w:val="00AC0BA0"/>
    <w:rsid w:val="00AC35C5"/>
    <w:rsid w:val="00AD29F6"/>
    <w:rsid w:val="00AD5A0A"/>
    <w:rsid w:val="00AE0DDE"/>
    <w:rsid w:val="00AF3DBD"/>
    <w:rsid w:val="00AF695D"/>
    <w:rsid w:val="00B006A7"/>
    <w:rsid w:val="00B14405"/>
    <w:rsid w:val="00B17B57"/>
    <w:rsid w:val="00B36E93"/>
    <w:rsid w:val="00B43BD2"/>
    <w:rsid w:val="00B51FF8"/>
    <w:rsid w:val="00B70462"/>
    <w:rsid w:val="00B80110"/>
    <w:rsid w:val="00B8100E"/>
    <w:rsid w:val="00B827F5"/>
    <w:rsid w:val="00B8316D"/>
    <w:rsid w:val="00B86BEB"/>
    <w:rsid w:val="00B93BC6"/>
    <w:rsid w:val="00B97C2D"/>
    <w:rsid w:val="00BA0DFA"/>
    <w:rsid w:val="00BC52CF"/>
    <w:rsid w:val="00BD1874"/>
    <w:rsid w:val="00BD19A7"/>
    <w:rsid w:val="00BD2900"/>
    <w:rsid w:val="00BF19F1"/>
    <w:rsid w:val="00BF2AA0"/>
    <w:rsid w:val="00BF70C1"/>
    <w:rsid w:val="00C062D1"/>
    <w:rsid w:val="00C104D2"/>
    <w:rsid w:val="00C2251F"/>
    <w:rsid w:val="00C40CED"/>
    <w:rsid w:val="00C4260F"/>
    <w:rsid w:val="00C47B5C"/>
    <w:rsid w:val="00C61537"/>
    <w:rsid w:val="00C61F21"/>
    <w:rsid w:val="00C817F3"/>
    <w:rsid w:val="00C9611B"/>
    <w:rsid w:val="00CA165C"/>
    <w:rsid w:val="00CA3F43"/>
    <w:rsid w:val="00CB39D2"/>
    <w:rsid w:val="00CC6FD8"/>
    <w:rsid w:val="00CE7607"/>
    <w:rsid w:val="00D10E89"/>
    <w:rsid w:val="00D20D98"/>
    <w:rsid w:val="00D35DC7"/>
    <w:rsid w:val="00D54A13"/>
    <w:rsid w:val="00D54F96"/>
    <w:rsid w:val="00D55089"/>
    <w:rsid w:val="00D66E64"/>
    <w:rsid w:val="00D87538"/>
    <w:rsid w:val="00D93C02"/>
    <w:rsid w:val="00D972DB"/>
    <w:rsid w:val="00DB191E"/>
    <w:rsid w:val="00DC3160"/>
    <w:rsid w:val="00DC5814"/>
    <w:rsid w:val="00DD1C58"/>
    <w:rsid w:val="00DD311B"/>
    <w:rsid w:val="00DD5D76"/>
    <w:rsid w:val="00DE2CF8"/>
    <w:rsid w:val="00DE6CB6"/>
    <w:rsid w:val="00DF3832"/>
    <w:rsid w:val="00DF3F55"/>
    <w:rsid w:val="00DF5266"/>
    <w:rsid w:val="00E02822"/>
    <w:rsid w:val="00E247E3"/>
    <w:rsid w:val="00E41D00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A7C63"/>
    <w:rsid w:val="00EB05C1"/>
    <w:rsid w:val="00EB48CB"/>
    <w:rsid w:val="00EC58FC"/>
    <w:rsid w:val="00EC7680"/>
    <w:rsid w:val="00ED106D"/>
    <w:rsid w:val="00ED2B7C"/>
    <w:rsid w:val="00ED320F"/>
    <w:rsid w:val="00ED4142"/>
    <w:rsid w:val="00ED70AA"/>
    <w:rsid w:val="00ED726A"/>
    <w:rsid w:val="00EE3B6B"/>
    <w:rsid w:val="00EE5290"/>
    <w:rsid w:val="00EE6B7A"/>
    <w:rsid w:val="00EF3D9F"/>
    <w:rsid w:val="00F06A08"/>
    <w:rsid w:val="00F145BB"/>
    <w:rsid w:val="00F21503"/>
    <w:rsid w:val="00F27A69"/>
    <w:rsid w:val="00F34276"/>
    <w:rsid w:val="00F409DB"/>
    <w:rsid w:val="00F42279"/>
    <w:rsid w:val="00F452EE"/>
    <w:rsid w:val="00F516B5"/>
    <w:rsid w:val="00F57052"/>
    <w:rsid w:val="00F577EC"/>
    <w:rsid w:val="00F6045C"/>
    <w:rsid w:val="00F632B2"/>
    <w:rsid w:val="00F647B6"/>
    <w:rsid w:val="00F668E9"/>
    <w:rsid w:val="00F75BDB"/>
    <w:rsid w:val="00F86366"/>
    <w:rsid w:val="00F867F6"/>
    <w:rsid w:val="00F91C0D"/>
    <w:rsid w:val="00F9793A"/>
    <w:rsid w:val="00FA5154"/>
    <w:rsid w:val="00FB2C04"/>
    <w:rsid w:val="00FC13D3"/>
    <w:rsid w:val="00FC7CF9"/>
    <w:rsid w:val="00FD5AA5"/>
    <w:rsid w:val="00FE04ED"/>
    <w:rsid w:val="00FF5948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10E2C"/>
  <w15:docId w15:val="{91A7665B-63AC-444C-BADB-A28A543F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p-rrafo-primero">
    <w:name w:val="p-rrafo-primero"/>
    <w:basedOn w:val="Normal"/>
    <w:rsid w:val="00AF6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listas">
    <w:name w:val="listas"/>
    <w:basedOn w:val="Normal"/>
    <w:rsid w:val="00AF6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charoverride-7">
    <w:name w:val="charoverride-7"/>
    <w:basedOn w:val="Fuentedeprrafopredeter"/>
    <w:rsid w:val="00AF695D"/>
  </w:style>
  <w:style w:type="paragraph" w:customStyle="1" w:styleId="t1">
    <w:name w:val="t1"/>
    <w:basedOn w:val="Normal"/>
    <w:rsid w:val="00AF6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texto-corrido">
    <w:name w:val="texto-corrido"/>
    <w:basedOn w:val="Normal"/>
    <w:rsid w:val="00AF69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charoverride-6">
    <w:name w:val="charoverride-6"/>
    <w:basedOn w:val="Fuentedeprrafopredeter"/>
    <w:rsid w:val="00AF695D"/>
  </w:style>
  <w:style w:type="paragraph" w:customStyle="1" w:styleId="Default">
    <w:name w:val="Default"/>
    <w:rsid w:val="007935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0C74A4"/>
    <w:pPr>
      <w:widowControl w:val="0"/>
      <w:autoSpaceDE w:val="0"/>
      <w:autoSpaceDN w:val="0"/>
      <w:spacing w:after="0" w:line="240" w:lineRule="auto"/>
      <w:ind w:left="121"/>
    </w:pPr>
    <w:rPr>
      <w:rFonts w:ascii="Arial MT" w:eastAsia="Arial MT" w:hAnsi="Arial MT" w:cs="Arial MT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C74A4"/>
    <w:rPr>
      <w:rFonts w:ascii="Arial MT" w:eastAsia="Arial MT" w:hAnsi="Arial MT" w:cs="Arial MT"/>
      <w:sz w:val="22"/>
      <w:szCs w:val="22"/>
      <w:lang w:val="es-ES" w:eastAsia="en-US"/>
    </w:rPr>
  </w:style>
  <w:style w:type="character" w:customStyle="1" w:styleId="PrrafodelistaCar">
    <w:name w:val="Párrafo de lista Car"/>
    <w:link w:val="Prrafodelista"/>
    <w:uiPriority w:val="34"/>
    <w:rsid w:val="00E41D00"/>
    <w:rPr>
      <w:sz w:val="22"/>
      <w:szCs w:val="22"/>
      <w:lang w:val="es-ES" w:eastAsia="en-US"/>
    </w:rPr>
  </w:style>
  <w:style w:type="character" w:customStyle="1" w:styleId="oxzekf">
    <w:name w:val="oxzekf"/>
    <w:basedOn w:val="Fuentedeprrafopredeter"/>
    <w:rsid w:val="00973719"/>
  </w:style>
  <w:style w:type="character" w:styleId="Hipervnculo">
    <w:name w:val="Hyperlink"/>
    <w:basedOn w:val="Fuentedeprrafopredeter"/>
    <w:uiPriority w:val="99"/>
    <w:unhideWhenUsed/>
    <w:rsid w:val="00973719"/>
    <w:rPr>
      <w:color w:val="0563C1" w:themeColor="hyperlink"/>
      <w:u w:val="single"/>
    </w:rPr>
  </w:style>
  <w:style w:type="paragraph" w:styleId="Listaconvietas">
    <w:name w:val="List Bullet"/>
    <w:basedOn w:val="Normal"/>
    <w:uiPriority w:val="99"/>
    <w:unhideWhenUsed/>
    <w:rsid w:val="00A87752"/>
    <w:pPr>
      <w:numPr>
        <w:numId w:val="17"/>
      </w:numPr>
      <w:contextualSpacing/>
    </w:pPr>
    <w:rPr>
      <w:rFonts w:asciiTheme="minorHAnsi" w:eastAsiaTheme="minorEastAsia" w:hAnsiTheme="minorHAnsi" w:cstheme="minorBidi"/>
      <w:lang w:val="en-US"/>
    </w:rPr>
  </w:style>
  <w:style w:type="paragraph" w:styleId="Listaconnmeros">
    <w:name w:val="List Number"/>
    <w:basedOn w:val="Normal"/>
    <w:uiPriority w:val="99"/>
    <w:unhideWhenUsed/>
    <w:rsid w:val="00A87752"/>
    <w:pPr>
      <w:numPr>
        <w:numId w:val="18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E6051EB6CD17489A166D6434C20917" ma:contentTypeVersion="23" ma:contentTypeDescription="Crear nuevo documento." ma:contentTypeScope="" ma:versionID="75fc4cf6eb0b70adc7473a0e5974920b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3cc8c9057d2c1de5bc569472ade5a31e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CA3084-81FC-4138-9059-013F96B8F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5B7187-2DC6-40D8-8FCF-0854A360FC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E66486-A810-4C9E-9379-E310018886FD}"/>
</file>

<file path=customXml/itemProps4.xml><?xml version="1.0" encoding="utf-8"?>
<ds:datastoreItem xmlns:ds="http://schemas.openxmlformats.org/officeDocument/2006/customXml" ds:itemID="{FABC457D-947D-4C65-8B2A-F9DCD2DC8EE6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</Template>
  <TotalTime>53</TotalTime>
  <Pages>3</Pages>
  <Words>585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JAIRO RAMIREZ</dc:creator>
  <cp:lastModifiedBy>jhonny jair</cp:lastModifiedBy>
  <cp:revision>9</cp:revision>
  <cp:lastPrinted>2024-07-04T01:21:00Z</cp:lastPrinted>
  <dcterms:created xsi:type="dcterms:W3CDTF">2025-12-09T17:58:00Z</dcterms:created>
  <dcterms:modified xsi:type="dcterms:W3CDTF">2026-03-19T00:15:00Z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790200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